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70B796" w14:textId="774CE4CA" w:rsidR="00505FE4" w:rsidRPr="00031C1C" w:rsidRDefault="00505FE4" w:rsidP="00A4490B">
      <w:pPr>
        <w:pStyle w:val="Tytu"/>
        <w:ind w:right="707"/>
        <w:jc w:val="left"/>
        <w:rPr>
          <w:szCs w:val="24"/>
        </w:rPr>
      </w:pPr>
    </w:p>
    <w:p w14:paraId="093FB3D6" w14:textId="77777777" w:rsidR="00505FE4" w:rsidRPr="00031C1C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031C1C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031C1C" w14:paraId="6668C57C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6BE2D103" w14:textId="77777777" w:rsidR="00505FE4" w:rsidRPr="00031C1C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5C62" w14:textId="77777777" w:rsidR="00505FE4" w:rsidRPr="00031C1C" w:rsidRDefault="00505FE4" w:rsidP="00F77DC4">
            <w:pPr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 xml:space="preserve">Nazwa modułu (bloku przedmiotów): </w:t>
            </w:r>
          </w:p>
          <w:p w14:paraId="777949BC" w14:textId="3FC6BC6C" w:rsidR="003A5A9A" w:rsidRPr="00031C1C" w:rsidRDefault="003A5A9A" w:rsidP="00F77DC4">
            <w:pPr>
              <w:rPr>
                <w:sz w:val="24"/>
                <w:szCs w:val="24"/>
              </w:rPr>
            </w:pPr>
            <w:r w:rsidRPr="00031C1C">
              <w:rPr>
                <w:b/>
                <w:sz w:val="24"/>
                <w:szCs w:val="24"/>
              </w:rPr>
              <w:t>BAZY DANYCH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30EB600" w14:textId="4FF47A00" w:rsidR="00505FE4" w:rsidRPr="00031C1C" w:rsidRDefault="00505FE4" w:rsidP="00F77DC4">
            <w:pPr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Kod modułu:</w:t>
            </w:r>
            <w:r w:rsidR="003A5A9A" w:rsidRPr="00031C1C">
              <w:rPr>
                <w:sz w:val="24"/>
                <w:szCs w:val="24"/>
              </w:rPr>
              <w:t xml:space="preserve"> M12</w:t>
            </w:r>
          </w:p>
        </w:tc>
      </w:tr>
      <w:tr w:rsidR="00505FE4" w:rsidRPr="00031C1C" w14:paraId="35C1D82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C6D1BAF" w14:textId="77777777" w:rsidR="00505FE4" w:rsidRPr="00031C1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FAD7" w14:textId="436C320A" w:rsidR="00505FE4" w:rsidRPr="00031C1C" w:rsidRDefault="00505FE4" w:rsidP="00F77DC4">
            <w:pPr>
              <w:rPr>
                <w:b/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 xml:space="preserve">Nazwa przedmiotu: </w:t>
            </w:r>
            <w:r w:rsidR="003A5A9A" w:rsidRPr="00031C1C">
              <w:rPr>
                <w:sz w:val="24"/>
                <w:szCs w:val="24"/>
              </w:rPr>
              <w:br/>
            </w:r>
            <w:r w:rsidR="003A5A9A" w:rsidRPr="00031C1C">
              <w:rPr>
                <w:b/>
                <w:sz w:val="24"/>
                <w:szCs w:val="24"/>
              </w:rPr>
              <w:t>Systemy baz danych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E59CAB1" w14:textId="0E0ACC9F" w:rsidR="00505FE4" w:rsidRPr="00031C1C" w:rsidRDefault="00505FE4" w:rsidP="00F77DC4">
            <w:pPr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Kod przedmiotu:</w:t>
            </w:r>
            <w:r w:rsidR="003A5A9A" w:rsidRPr="00031C1C">
              <w:rPr>
                <w:sz w:val="24"/>
                <w:szCs w:val="24"/>
              </w:rPr>
              <w:t xml:space="preserve"> M12-2</w:t>
            </w:r>
          </w:p>
        </w:tc>
      </w:tr>
      <w:tr w:rsidR="00505FE4" w:rsidRPr="00031C1C" w14:paraId="4BD7A09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88ECABA" w14:textId="77777777" w:rsidR="00505FE4" w:rsidRPr="00031C1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042AFF" w14:textId="77777777" w:rsidR="00505FE4" w:rsidRPr="00031C1C" w:rsidRDefault="00505FE4" w:rsidP="00F77DC4">
            <w:pPr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Nazwa jednostki organizacyjnej prowadzącej przedmiot / moduł:</w:t>
            </w:r>
          </w:p>
          <w:p w14:paraId="3FF241EB" w14:textId="77777777" w:rsidR="00505FE4" w:rsidRPr="00031C1C" w:rsidRDefault="00A0655B" w:rsidP="00F77DC4">
            <w:pPr>
              <w:rPr>
                <w:b/>
                <w:sz w:val="24"/>
                <w:szCs w:val="24"/>
              </w:rPr>
            </w:pPr>
            <w:r w:rsidRPr="00031C1C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031C1C" w14:paraId="0DE825A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A37F6D4" w14:textId="77777777" w:rsidR="00505FE4" w:rsidRPr="00031C1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04EB2C" w14:textId="77777777" w:rsidR="00505FE4" w:rsidRPr="00031C1C" w:rsidRDefault="00505FE4" w:rsidP="00F77DC4">
            <w:pPr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Nazwa kierunku:</w:t>
            </w:r>
          </w:p>
          <w:p w14:paraId="17BECDC1" w14:textId="239AFB59" w:rsidR="00505FE4" w:rsidRPr="00031C1C" w:rsidRDefault="003A5A9A" w:rsidP="00F77DC4">
            <w:pPr>
              <w:rPr>
                <w:b/>
                <w:sz w:val="24"/>
                <w:szCs w:val="24"/>
              </w:rPr>
            </w:pPr>
            <w:r w:rsidRPr="00031C1C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031C1C" w14:paraId="6467852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F85407" w14:textId="77777777" w:rsidR="00505FE4" w:rsidRPr="00031C1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3F31D6" w14:textId="622F972D" w:rsidR="00505FE4" w:rsidRPr="00031C1C" w:rsidRDefault="00505FE4" w:rsidP="003A5A9A">
            <w:pPr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Nazwa specjalności:</w:t>
            </w:r>
            <w:r w:rsidR="00A0655B" w:rsidRPr="00031C1C">
              <w:rPr>
                <w:sz w:val="24"/>
                <w:szCs w:val="24"/>
              </w:rPr>
              <w:t xml:space="preserve"> </w:t>
            </w:r>
            <w:r w:rsidR="003A5A9A" w:rsidRPr="00031C1C">
              <w:rPr>
                <w:sz w:val="24"/>
                <w:szCs w:val="24"/>
              </w:rPr>
              <w:br/>
            </w:r>
            <w:r w:rsidR="00A0655B" w:rsidRPr="00031C1C">
              <w:rPr>
                <w:b/>
                <w:bCs/>
                <w:sz w:val="24"/>
                <w:szCs w:val="24"/>
              </w:rPr>
              <w:t>Administracja systemów i sieci komputerowych</w:t>
            </w:r>
            <w:r w:rsidR="00A0655B" w:rsidRPr="00031C1C">
              <w:rPr>
                <w:b/>
                <w:bCs/>
                <w:sz w:val="24"/>
                <w:szCs w:val="24"/>
              </w:rPr>
              <w:br/>
              <w:t>Projektowanie baz danych i oprogramowanie użytkowe</w:t>
            </w:r>
            <w:r w:rsidR="00A0655B" w:rsidRPr="00031C1C">
              <w:rPr>
                <w:b/>
                <w:bCs/>
                <w:sz w:val="24"/>
                <w:szCs w:val="24"/>
              </w:rPr>
              <w:br/>
              <w:t>Modelowanie 3D w zastosowaniach medycznych, prototypowaniu i mediach interaktywnych</w:t>
            </w:r>
          </w:p>
        </w:tc>
      </w:tr>
      <w:tr w:rsidR="00505FE4" w:rsidRPr="00031C1C" w14:paraId="2287C2C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26D1684" w14:textId="77777777" w:rsidR="00505FE4" w:rsidRPr="00031C1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B9DE" w14:textId="77777777" w:rsidR="00505FE4" w:rsidRPr="00031C1C" w:rsidRDefault="00505FE4" w:rsidP="00F77DC4">
            <w:pPr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Forma studiów:</w:t>
            </w:r>
          </w:p>
          <w:p w14:paraId="1CB8537D" w14:textId="6D362268" w:rsidR="00505FE4" w:rsidRPr="00031C1C" w:rsidRDefault="00C910AD" w:rsidP="00F77DC4">
            <w:pPr>
              <w:rPr>
                <w:sz w:val="24"/>
                <w:szCs w:val="24"/>
              </w:rPr>
            </w:pPr>
            <w:r w:rsidRPr="00031C1C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B414" w14:textId="77777777" w:rsidR="00505FE4" w:rsidRPr="00031C1C" w:rsidRDefault="00505FE4" w:rsidP="00F77DC4">
            <w:pPr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Profil kształcenia:</w:t>
            </w:r>
          </w:p>
          <w:p w14:paraId="33746305" w14:textId="70A06EA1" w:rsidR="00505FE4" w:rsidRPr="00031C1C" w:rsidRDefault="00C910AD" w:rsidP="00F77DC4">
            <w:pPr>
              <w:rPr>
                <w:sz w:val="24"/>
                <w:szCs w:val="24"/>
              </w:rPr>
            </w:pPr>
            <w:r w:rsidRPr="00031C1C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23AA60D" w14:textId="77777777" w:rsidR="00505FE4" w:rsidRPr="00031C1C" w:rsidRDefault="00505FE4" w:rsidP="00F77DC4">
            <w:pPr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Poziom studiów:</w:t>
            </w:r>
          </w:p>
          <w:p w14:paraId="1307850B" w14:textId="1F00F3C0" w:rsidR="00C910AD" w:rsidRPr="00031C1C" w:rsidRDefault="00C910AD" w:rsidP="00F77DC4">
            <w:pPr>
              <w:rPr>
                <w:sz w:val="24"/>
                <w:szCs w:val="24"/>
              </w:rPr>
            </w:pPr>
            <w:r w:rsidRPr="00031C1C">
              <w:rPr>
                <w:b/>
                <w:sz w:val="24"/>
                <w:szCs w:val="24"/>
              </w:rPr>
              <w:t>STUDIA I STOPNIA</w:t>
            </w:r>
          </w:p>
        </w:tc>
      </w:tr>
      <w:tr w:rsidR="00505FE4" w:rsidRPr="00031C1C" w14:paraId="5DD6E90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D470BBA" w14:textId="77777777" w:rsidR="00505FE4" w:rsidRPr="00031C1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BF74" w14:textId="077610C3" w:rsidR="00505FE4" w:rsidRPr="00031C1C" w:rsidRDefault="00505FE4" w:rsidP="00F77DC4">
            <w:pPr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 xml:space="preserve">Rok / semestr: </w:t>
            </w:r>
          </w:p>
          <w:p w14:paraId="5A5299A9" w14:textId="3135A753" w:rsidR="00505FE4" w:rsidRPr="00031C1C" w:rsidRDefault="0072351D" w:rsidP="00F77DC4">
            <w:pPr>
              <w:rPr>
                <w:sz w:val="24"/>
                <w:szCs w:val="24"/>
              </w:rPr>
            </w:pPr>
            <w:r w:rsidRPr="00031C1C">
              <w:rPr>
                <w:b/>
                <w:sz w:val="24"/>
                <w:szCs w:val="24"/>
              </w:rPr>
              <w:t>2/4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BE0A" w14:textId="77777777" w:rsidR="00505FE4" w:rsidRPr="00031C1C" w:rsidRDefault="00505FE4" w:rsidP="00F77DC4">
            <w:pPr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Status przedmiotu /modułu:</w:t>
            </w:r>
          </w:p>
          <w:p w14:paraId="2ED050B6" w14:textId="021BC2D5" w:rsidR="00505FE4" w:rsidRPr="00031C1C" w:rsidRDefault="0072351D" w:rsidP="00F77DC4">
            <w:pPr>
              <w:rPr>
                <w:b/>
                <w:sz w:val="24"/>
                <w:szCs w:val="24"/>
              </w:rPr>
            </w:pPr>
            <w:r w:rsidRPr="00031C1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B5301C" w14:textId="77777777" w:rsidR="00505FE4" w:rsidRPr="00031C1C" w:rsidRDefault="00505FE4" w:rsidP="00F77DC4">
            <w:pPr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Język przedmiotu / modułu:</w:t>
            </w:r>
          </w:p>
          <w:p w14:paraId="2A035B6B" w14:textId="3B0E22E3" w:rsidR="00505FE4" w:rsidRPr="00031C1C" w:rsidRDefault="0072351D" w:rsidP="0072351D">
            <w:pPr>
              <w:rPr>
                <w:b/>
                <w:sz w:val="24"/>
                <w:szCs w:val="24"/>
              </w:rPr>
            </w:pPr>
            <w:r w:rsidRPr="00031C1C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031C1C" w14:paraId="3C07DBC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8B633CB" w14:textId="77777777" w:rsidR="00505FE4" w:rsidRPr="00031C1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B775" w14:textId="77777777" w:rsidR="00505FE4" w:rsidRPr="00031C1C" w:rsidRDefault="00505FE4" w:rsidP="00F77DC4">
            <w:pPr>
              <w:rPr>
                <w:sz w:val="24"/>
                <w:szCs w:val="24"/>
              </w:rPr>
            </w:pPr>
          </w:p>
          <w:p w14:paraId="5AA3CCA2" w14:textId="77777777" w:rsidR="00505FE4" w:rsidRPr="00031C1C" w:rsidRDefault="00505FE4" w:rsidP="00F77DC4">
            <w:pPr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477B" w14:textId="77777777" w:rsidR="00505FE4" w:rsidRPr="00031C1C" w:rsidRDefault="00505FE4" w:rsidP="00F77DC4">
            <w:pPr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91159" w14:textId="77777777" w:rsidR="00505FE4" w:rsidRPr="00031C1C" w:rsidRDefault="00505FE4" w:rsidP="00F77DC4">
            <w:pPr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711A" w14:textId="77777777" w:rsidR="00505FE4" w:rsidRPr="00031C1C" w:rsidRDefault="00505FE4" w:rsidP="00F77DC4">
            <w:pPr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ED041" w14:textId="77777777" w:rsidR="00505FE4" w:rsidRPr="00031C1C" w:rsidRDefault="00505FE4" w:rsidP="00F77DC4">
            <w:pPr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83756" w14:textId="77777777" w:rsidR="00505FE4" w:rsidRPr="00031C1C" w:rsidRDefault="00505FE4" w:rsidP="00F77DC4">
            <w:pPr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14FC366" w14:textId="77777777" w:rsidR="00505FE4" w:rsidRPr="00031C1C" w:rsidRDefault="00505FE4" w:rsidP="00F77DC4">
            <w:pPr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 xml:space="preserve">inne </w:t>
            </w:r>
            <w:r w:rsidRPr="00031C1C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031C1C" w14:paraId="10D33A7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4870BDB" w14:textId="77777777" w:rsidR="00505FE4" w:rsidRPr="00031C1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BDE8AA1" w14:textId="77777777" w:rsidR="00505FE4" w:rsidRPr="00031C1C" w:rsidRDefault="00505FE4" w:rsidP="00F77DC4">
            <w:pPr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791390" w14:textId="31A73764" w:rsidR="00505FE4" w:rsidRPr="00031C1C" w:rsidRDefault="0072351D" w:rsidP="00F77DC4">
            <w:pPr>
              <w:jc w:val="center"/>
              <w:rPr>
                <w:b/>
                <w:sz w:val="24"/>
                <w:szCs w:val="24"/>
              </w:rPr>
            </w:pPr>
            <w:r w:rsidRPr="00031C1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F04352" w14:textId="77777777" w:rsidR="00505FE4" w:rsidRPr="00031C1C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53699F" w14:textId="0F888868" w:rsidR="00505FE4" w:rsidRPr="00031C1C" w:rsidRDefault="0072351D" w:rsidP="00F77DC4">
            <w:pPr>
              <w:jc w:val="center"/>
              <w:rPr>
                <w:b/>
                <w:sz w:val="24"/>
                <w:szCs w:val="24"/>
              </w:rPr>
            </w:pPr>
            <w:r w:rsidRPr="00031C1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07C185" w14:textId="77777777" w:rsidR="00505FE4" w:rsidRPr="00031C1C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97CD1A" w14:textId="77777777" w:rsidR="00505FE4" w:rsidRPr="00031C1C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A44AB8" w14:textId="77777777" w:rsidR="00505FE4" w:rsidRPr="00031C1C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276442B" w14:textId="77777777" w:rsidR="00505FE4" w:rsidRPr="00031C1C" w:rsidRDefault="00505FE4" w:rsidP="00505FE4">
      <w:pPr>
        <w:rPr>
          <w:sz w:val="24"/>
          <w:szCs w:val="24"/>
        </w:rPr>
      </w:pPr>
    </w:p>
    <w:p w14:paraId="5E21D8CC" w14:textId="77777777" w:rsidR="00505FE4" w:rsidRPr="00031C1C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031C1C" w14:paraId="2CDBC047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E645" w14:textId="77777777" w:rsidR="00505FE4" w:rsidRPr="00031C1C" w:rsidRDefault="00505FE4" w:rsidP="00F77DC4">
            <w:pPr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Koordynator przedmiotu / modułu</w:t>
            </w:r>
            <w:r w:rsidRPr="00031C1C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3CCEF0" w14:textId="42EB5CCC" w:rsidR="00505FE4" w:rsidRPr="00031C1C" w:rsidRDefault="00023962" w:rsidP="00F77DC4">
            <w:pPr>
              <w:rPr>
                <w:sz w:val="24"/>
                <w:szCs w:val="24"/>
              </w:rPr>
            </w:pPr>
            <w:r w:rsidRPr="00031C1C">
              <w:rPr>
                <w:b/>
                <w:sz w:val="24"/>
                <w:szCs w:val="24"/>
              </w:rPr>
              <w:t>dr Robert Fidytek</w:t>
            </w:r>
          </w:p>
        </w:tc>
      </w:tr>
      <w:tr w:rsidR="00505FE4" w:rsidRPr="00031C1C" w14:paraId="65F6FFC3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3DA3" w14:textId="77777777" w:rsidR="00505FE4" w:rsidRPr="00031C1C" w:rsidRDefault="00505FE4" w:rsidP="00F77DC4">
            <w:pPr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Prowadzący zajęcia</w:t>
            </w:r>
            <w:r w:rsidRPr="00031C1C">
              <w:t>*</w:t>
            </w:r>
          </w:p>
          <w:p w14:paraId="24854187" w14:textId="77777777" w:rsidR="00505FE4" w:rsidRPr="00031C1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F8B12" w14:textId="2E2592AD" w:rsidR="00505FE4" w:rsidRPr="00031C1C" w:rsidRDefault="00023962" w:rsidP="00F77DC4">
            <w:pPr>
              <w:rPr>
                <w:sz w:val="24"/>
                <w:szCs w:val="24"/>
              </w:rPr>
            </w:pPr>
            <w:proofErr w:type="spellStart"/>
            <w:r w:rsidRPr="00031C1C">
              <w:rPr>
                <w:b/>
                <w:sz w:val="24"/>
                <w:szCs w:val="24"/>
                <w:lang w:val="en-US"/>
              </w:rPr>
              <w:t>dr</w:t>
            </w:r>
            <w:proofErr w:type="spellEnd"/>
            <w:r w:rsidRPr="00031C1C">
              <w:rPr>
                <w:b/>
                <w:sz w:val="24"/>
                <w:szCs w:val="24"/>
                <w:lang w:val="en-US"/>
              </w:rPr>
              <w:t xml:space="preserve"> Robert Fidytek, </w:t>
            </w:r>
            <w:proofErr w:type="spellStart"/>
            <w:r w:rsidR="009226EE" w:rsidRPr="00031C1C">
              <w:rPr>
                <w:b/>
                <w:sz w:val="24"/>
                <w:szCs w:val="24"/>
                <w:lang w:val="en-US"/>
              </w:rPr>
              <w:t>mgr</w:t>
            </w:r>
            <w:proofErr w:type="spellEnd"/>
            <w:r w:rsidR="009226EE" w:rsidRPr="00031C1C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226EE" w:rsidRPr="00031C1C">
              <w:rPr>
                <w:b/>
                <w:sz w:val="24"/>
                <w:szCs w:val="24"/>
                <w:lang w:val="en-US"/>
              </w:rPr>
              <w:t>inż</w:t>
            </w:r>
            <w:proofErr w:type="spellEnd"/>
            <w:r w:rsidR="009226EE" w:rsidRPr="00031C1C">
              <w:rPr>
                <w:b/>
                <w:sz w:val="24"/>
                <w:szCs w:val="24"/>
                <w:lang w:val="en-US"/>
              </w:rPr>
              <w:t xml:space="preserve">. </w:t>
            </w:r>
            <w:r w:rsidR="009226EE" w:rsidRPr="00031C1C">
              <w:rPr>
                <w:b/>
                <w:sz w:val="24"/>
                <w:szCs w:val="24"/>
              </w:rPr>
              <w:t>Daria Rybarczyk</w:t>
            </w:r>
          </w:p>
        </w:tc>
      </w:tr>
      <w:tr w:rsidR="00505FE4" w:rsidRPr="00031C1C" w14:paraId="42A2AD11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ECDF4" w14:textId="77777777" w:rsidR="00505FE4" w:rsidRPr="00031C1C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EFFBFB" w14:textId="03EC8C0E" w:rsidR="00505FE4" w:rsidRPr="00031C1C" w:rsidRDefault="009226EE" w:rsidP="00F77DC4">
            <w:pPr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Praca z narzędziami do obsługi najpopularniejszych systemów zarządzania bazami danych i ich podstawowa konfiguracja. Obsługa i oprogramowywanie baz danych.</w:t>
            </w:r>
          </w:p>
        </w:tc>
      </w:tr>
      <w:tr w:rsidR="00505FE4" w:rsidRPr="00031C1C" w14:paraId="0A069CDB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5D639B1" w14:textId="77777777" w:rsidR="00505FE4" w:rsidRPr="00031C1C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70374F" w14:textId="61939C36" w:rsidR="00505FE4" w:rsidRPr="00031C1C" w:rsidRDefault="009226EE" w:rsidP="00F77DC4">
            <w:pPr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Znajomość podstaw budowy relacyj</w:t>
            </w:r>
            <w:r w:rsidR="003A4D60" w:rsidRPr="00031C1C">
              <w:rPr>
                <w:sz w:val="24"/>
                <w:szCs w:val="24"/>
              </w:rPr>
              <w:t xml:space="preserve">nych </w:t>
            </w:r>
            <w:r w:rsidRPr="00031C1C">
              <w:rPr>
                <w:sz w:val="24"/>
                <w:szCs w:val="24"/>
              </w:rPr>
              <w:t>baz danych i języka SQL.</w:t>
            </w:r>
          </w:p>
        </w:tc>
      </w:tr>
    </w:tbl>
    <w:p w14:paraId="3ABC3827" w14:textId="77777777" w:rsidR="00505FE4" w:rsidRPr="00031C1C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031C1C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61C30BA7" w14:textId="77777777" w:rsidR="00505FE4" w:rsidRPr="00031C1C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031C1C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12A2FD8E" w14:textId="77777777" w:rsidR="00505FE4" w:rsidRPr="00031C1C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031C1C" w14:paraId="3F02E21A" w14:textId="77777777" w:rsidTr="5B0A41DA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11E5FC0B" w14:textId="77777777" w:rsidR="00505FE4" w:rsidRPr="00031C1C" w:rsidRDefault="00505FE4" w:rsidP="00F77DC4">
            <w:pPr>
              <w:jc w:val="center"/>
              <w:rPr>
                <w:sz w:val="24"/>
                <w:szCs w:val="24"/>
              </w:rPr>
            </w:pPr>
            <w:r w:rsidRPr="00031C1C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031C1C" w14:paraId="4AD37F3C" w14:textId="77777777" w:rsidTr="5B0A41DA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A8CA72" w14:textId="77777777" w:rsidR="00505FE4" w:rsidRPr="00031C1C" w:rsidRDefault="00505FE4" w:rsidP="00F77DC4">
            <w:pPr>
              <w:rPr>
                <w:sz w:val="22"/>
                <w:szCs w:val="22"/>
              </w:rPr>
            </w:pPr>
            <w:r w:rsidRPr="00031C1C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26B70CD" w14:textId="77777777" w:rsidR="00505FE4" w:rsidRPr="00031C1C" w:rsidRDefault="00505FE4" w:rsidP="00F77DC4">
            <w:pPr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ED325D8" w14:textId="77777777" w:rsidR="00505FE4" w:rsidRPr="00031C1C" w:rsidRDefault="00505FE4" w:rsidP="00F77DC4">
            <w:pPr>
              <w:jc w:val="center"/>
              <w:rPr>
                <w:sz w:val="22"/>
                <w:szCs w:val="22"/>
              </w:rPr>
            </w:pPr>
            <w:r w:rsidRPr="00031C1C">
              <w:rPr>
                <w:sz w:val="22"/>
                <w:szCs w:val="22"/>
              </w:rPr>
              <w:t xml:space="preserve">Kod kierunkowego efektu </w:t>
            </w:r>
          </w:p>
          <w:p w14:paraId="555F79E1" w14:textId="77777777" w:rsidR="00505FE4" w:rsidRPr="00031C1C" w:rsidRDefault="00505FE4" w:rsidP="00F77DC4">
            <w:pPr>
              <w:jc w:val="center"/>
              <w:rPr>
                <w:sz w:val="22"/>
                <w:szCs w:val="22"/>
              </w:rPr>
            </w:pPr>
            <w:r w:rsidRPr="00031C1C">
              <w:rPr>
                <w:sz w:val="22"/>
                <w:szCs w:val="22"/>
              </w:rPr>
              <w:t>uczenia się</w:t>
            </w:r>
          </w:p>
        </w:tc>
      </w:tr>
      <w:tr w:rsidR="00505FE4" w:rsidRPr="00031C1C" w14:paraId="4518475D" w14:textId="77777777" w:rsidTr="5B0A41DA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FA1D" w14:textId="6CC5568F" w:rsidR="00505FE4" w:rsidRPr="00031C1C" w:rsidRDefault="009226EE" w:rsidP="007D34D9">
            <w:pPr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BBF1CA" w14:textId="490207B4" w:rsidR="00505FE4" w:rsidRPr="00031C1C" w:rsidRDefault="009226EE" w:rsidP="007D34D9">
            <w:pPr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zna elementy składowe języków SQL, T-SQL, PL/</w:t>
            </w:r>
            <w:proofErr w:type="spellStart"/>
            <w:r w:rsidRPr="00031C1C">
              <w:rPr>
                <w:sz w:val="24"/>
                <w:szCs w:val="24"/>
              </w:rPr>
              <w:t>pgSQL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37C89F" w14:textId="76F7CE8A" w:rsidR="00505FE4" w:rsidRPr="00031C1C" w:rsidRDefault="009226EE" w:rsidP="00A0655B">
            <w:pPr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K_W05, K_W06, K_W14</w:t>
            </w:r>
          </w:p>
        </w:tc>
      </w:tr>
      <w:tr w:rsidR="00505FE4" w:rsidRPr="00031C1C" w14:paraId="58834F50" w14:textId="77777777" w:rsidTr="5B0A41DA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9F30" w14:textId="41CEA8BD" w:rsidR="00505FE4" w:rsidRPr="00031C1C" w:rsidRDefault="009226EE" w:rsidP="007D34D9">
            <w:pPr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C5DD91" w14:textId="374E6255" w:rsidR="00505FE4" w:rsidRPr="00031C1C" w:rsidRDefault="009226EE" w:rsidP="007D34D9">
            <w:pPr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 xml:space="preserve">zna podstawowe narzędzia do obsługi systemów: MySQL, </w:t>
            </w:r>
            <w:proofErr w:type="spellStart"/>
            <w:r w:rsidRPr="00031C1C">
              <w:rPr>
                <w:sz w:val="24"/>
                <w:szCs w:val="24"/>
              </w:rPr>
              <w:t>PostgreSQL</w:t>
            </w:r>
            <w:proofErr w:type="spellEnd"/>
            <w:r w:rsidRPr="00031C1C">
              <w:rPr>
                <w:sz w:val="24"/>
                <w:szCs w:val="24"/>
              </w:rPr>
              <w:t xml:space="preserve">, SQL Server, Oracle, </w:t>
            </w:r>
            <w:proofErr w:type="spellStart"/>
            <w:r w:rsidRPr="00031C1C">
              <w:rPr>
                <w:sz w:val="24"/>
                <w:szCs w:val="24"/>
              </w:rPr>
              <w:t>SQLite</w:t>
            </w:r>
            <w:proofErr w:type="spellEnd"/>
            <w:r w:rsidRPr="00031C1C">
              <w:rPr>
                <w:sz w:val="24"/>
                <w:szCs w:val="24"/>
              </w:rPr>
              <w:t xml:space="preserve">, </w:t>
            </w:r>
            <w:proofErr w:type="spellStart"/>
            <w:r w:rsidRPr="00031C1C">
              <w:rPr>
                <w:sz w:val="24"/>
                <w:szCs w:val="24"/>
              </w:rPr>
              <w:t>MongoDB</w:t>
            </w:r>
            <w:proofErr w:type="spellEnd"/>
            <w:r w:rsidRPr="00031C1C">
              <w:rPr>
                <w:sz w:val="24"/>
                <w:szCs w:val="24"/>
              </w:rPr>
              <w:t xml:space="preserve">, </w:t>
            </w:r>
            <w:proofErr w:type="spellStart"/>
            <w:r w:rsidRPr="00031C1C">
              <w:rPr>
                <w:sz w:val="24"/>
                <w:szCs w:val="24"/>
              </w:rPr>
              <w:t>Redis</w:t>
            </w:r>
            <w:proofErr w:type="spellEnd"/>
            <w:r w:rsidRPr="00031C1C">
              <w:rPr>
                <w:sz w:val="24"/>
                <w:szCs w:val="24"/>
              </w:rPr>
              <w:t>, Neo4j</w:t>
            </w:r>
            <w:r w:rsidR="404C8003" w:rsidRPr="00031C1C">
              <w:rPr>
                <w:sz w:val="24"/>
                <w:szCs w:val="24"/>
              </w:rPr>
              <w:t>, ...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1B116" w14:textId="3AE654E6" w:rsidR="00505FE4" w:rsidRPr="00031C1C" w:rsidRDefault="009226EE" w:rsidP="00A0655B">
            <w:pPr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K_W05</w:t>
            </w:r>
          </w:p>
        </w:tc>
      </w:tr>
      <w:tr w:rsidR="00505FE4" w:rsidRPr="00031C1C" w14:paraId="3E29FCB0" w14:textId="77777777" w:rsidTr="5B0A41DA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A45A" w14:textId="07A05911" w:rsidR="00505FE4" w:rsidRPr="00031C1C" w:rsidRDefault="009226EE" w:rsidP="007D34D9">
            <w:pPr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5BE6F1" w14:textId="69233331" w:rsidR="00505FE4" w:rsidRPr="00031C1C" w:rsidRDefault="009226EE" w:rsidP="007D34D9">
            <w:pPr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tworzy zaawansowane zapytania w standardzie SQL-92/SQL-2003, rozróżnia i używa rozszerzenia języka SQL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B761A6" w14:textId="173A882D" w:rsidR="00505FE4" w:rsidRPr="00031C1C" w:rsidRDefault="009226EE" w:rsidP="00A0655B">
            <w:pPr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K_U07, K_U11</w:t>
            </w:r>
          </w:p>
        </w:tc>
      </w:tr>
      <w:tr w:rsidR="00505FE4" w:rsidRPr="00031C1C" w14:paraId="1CA81815" w14:textId="77777777" w:rsidTr="5B0A41DA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CE8A" w14:textId="1F9D31E7" w:rsidR="00505FE4" w:rsidRPr="00031C1C" w:rsidRDefault="009226EE" w:rsidP="007D34D9">
            <w:pPr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3385D6" w14:textId="2038308F" w:rsidR="00505FE4" w:rsidRPr="00031C1C" w:rsidRDefault="009226EE" w:rsidP="007D34D9">
            <w:pPr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oprogramowuje bazy danych w językach T-SQL i PL/</w:t>
            </w:r>
            <w:proofErr w:type="spellStart"/>
            <w:r w:rsidRPr="00031C1C">
              <w:rPr>
                <w:sz w:val="24"/>
                <w:szCs w:val="24"/>
              </w:rPr>
              <w:t>pgSQL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A22667" w14:textId="0DE4B64E" w:rsidR="00505FE4" w:rsidRPr="00031C1C" w:rsidRDefault="009226EE" w:rsidP="00A0655B">
            <w:pPr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K_U07, K_U11</w:t>
            </w:r>
          </w:p>
        </w:tc>
      </w:tr>
      <w:tr w:rsidR="00505FE4" w:rsidRPr="00031C1C" w14:paraId="29141AA4" w14:textId="77777777" w:rsidTr="5B0A41DA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AF39" w14:textId="4E81CE2C" w:rsidR="00505FE4" w:rsidRPr="00031C1C" w:rsidRDefault="00E75BAF" w:rsidP="007D34D9">
            <w:pPr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3F167E" w14:textId="4141932E" w:rsidR="00505FE4" w:rsidRPr="00031C1C" w:rsidRDefault="00E75BAF" w:rsidP="007D34D9">
            <w:pPr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samodzielnie rozwiązuje problemy związane z obsługą systemów zarządzania bazami danych i oprogramowywaniem baz danych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4EB21F" w14:textId="3E203374" w:rsidR="00505FE4" w:rsidRPr="00031C1C" w:rsidRDefault="00E75BAF" w:rsidP="00A0655B">
            <w:pPr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K_U02; K_U05, K_U07, K_U11</w:t>
            </w:r>
          </w:p>
        </w:tc>
      </w:tr>
      <w:tr w:rsidR="00505FE4" w:rsidRPr="00031C1C" w14:paraId="67510BB4" w14:textId="77777777" w:rsidTr="5B0A41DA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D515" w14:textId="14ACE8A9" w:rsidR="00505FE4" w:rsidRPr="00031C1C" w:rsidRDefault="00E75BAF" w:rsidP="007D34D9">
            <w:pPr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512F65" w14:textId="5C1E50A5" w:rsidR="00505FE4" w:rsidRPr="00031C1C" w:rsidRDefault="00E75BAF" w:rsidP="007D34D9">
            <w:pPr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korzysta z narzędzi do obsługi różnych systemów zarządzania bazami danych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93E1F9" w14:textId="6BA8584E" w:rsidR="00505FE4" w:rsidRPr="00031C1C" w:rsidRDefault="00E75BAF" w:rsidP="00A0655B">
            <w:pPr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K_U05,  K_U11</w:t>
            </w:r>
          </w:p>
        </w:tc>
      </w:tr>
      <w:tr w:rsidR="00505FE4" w:rsidRPr="00031C1C" w14:paraId="658D88C7" w14:textId="77777777" w:rsidTr="5B0A41DA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F380" w14:textId="32485313" w:rsidR="00505FE4" w:rsidRPr="00031C1C" w:rsidRDefault="00E75BAF" w:rsidP="007D34D9">
            <w:pPr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9C39B0" w14:textId="28D09A87" w:rsidR="00505FE4" w:rsidRPr="00031C1C" w:rsidRDefault="00E75BAF" w:rsidP="007D34D9">
            <w:pPr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 xml:space="preserve">autonomicznie wykonuje powierzone mu zadania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5DD3A6" w14:textId="65C4F0A0" w:rsidR="00505FE4" w:rsidRPr="00031C1C" w:rsidRDefault="00E75BAF" w:rsidP="00A0655B">
            <w:pPr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K_K01, K_K03</w:t>
            </w:r>
          </w:p>
        </w:tc>
      </w:tr>
      <w:tr w:rsidR="00505FE4" w:rsidRPr="00031C1C" w14:paraId="556DA702" w14:textId="77777777" w:rsidTr="5B0A41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65FDD1FC" w14:textId="77777777" w:rsidR="00505FE4" w:rsidRPr="00031C1C" w:rsidRDefault="00505FE4" w:rsidP="00F77DC4">
            <w:pPr>
              <w:jc w:val="center"/>
              <w:rPr>
                <w:sz w:val="24"/>
                <w:szCs w:val="24"/>
              </w:rPr>
            </w:pPr>
            <w:r w:rsidRPr="00031C1C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031C1C" w14:paraId="03F04DD7" w14:textId="77777777" w:rsidTr="5B0A41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6AACD83B" w14:textId="77777777" w:rsidR="00505FE4" w:rsidRPr="00031C1C" w:rsidRDefault="00505FE4" w:rsidP="00F77DC4">
            <w:pPr>
              <w:rPr>
                <w:b/>
                <w:sz w:val="24"/>
                <w:szCs w:val="24"/>
              </w:rPr>
            </w:pPr>
            <w:r w:rsidRPr="00031C1C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031C1C" w14:paraId="1B517D7B" w14:textId="77777777" w:rsidTr="5B0A41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7BC9C9" w14:textId="5A77CB35" w:rsidR="00954C12" w:rsidRPr="00031C1C" w:rsidRDefault="00954C12" w:rsidP="00954C12">
            <w:p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 xml:space="preserve">1. Projektowanie i normalizacja baz danych - powtórzenie, uporządkowanie i uzupełnienie wiedzy. </w:t>
            </w:r>
          </w:p>
          <w:p w14:paraId="5FF8D16D" w14:textId="47471B7C" w:rsidR="00954C12" w:rsidRPr="00031C1C" w:rsidRDefault="00954C12" w:rsidP="00954C12">
            <w:p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 xml:space="preserve">2. (MS SQL Server) Oprogramowywanie baz danych w języku T-SQL. Automatyzacja działań związanych z obsługą bazy danych.  </w:t>
            </w:r>
          </w:p>
          <w:p w14:paraId="67871F48" w14:textId="5E52C1AF" w:rsidR="00954C12" w:rsidRPr="00031C1C" w:rsidRDefault="00954C12" w:rsidP="00954C12">
            <w:p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3. Tworzenie, edycja i zarządzanie bazami danych w systemie Oracle.</w:t>
            </w:r>
          </w:p>
          <w:p w14:paraId="45C80172" w14:textId="20DBB04E" w:rsidR="00954C12" w:rsidRPr="00031C1C" w:rsidRDefault="00954C12" w:rsidP="00954C12">
            <w:p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4.</w:t>
            </w:r>
            <w:r w:rsidR="00CE6CDD" w:rsidRPr="00031C1C">
              <w:rPr>
                <w:sz w:val="24"/>
                <w:szCs w:val="24"/>
              </w:rPr>
              <w:t xml:space="preserve"> (</w:t>
            </w:r>
            <w:proofErr w:type="spellStart"/>
            <w:r w:rsidR="00CE6CDD" w:rsidRPr="00031C1C">
              <w:rPr>
                <w:sz w:val="24"/>
                <w:szCs w:val="24"/>
              </w:rPr>
              <w:t>PostgreSQL</w:t>
            </w:r>
            <w:proofErr w:type="spellEnd"/>
            <w:r w:rsidR="00CE6CDD" w:rsidRPr="00031C1C">
              <w:rPr>
                <w:sz w:val="24"/>
                <w:szCs w:val="24"/>
              </w:rPr>
              <w:t xml:space="preserve"> + Linux)</w:t>
            </w:r>
            <w:r w:rsidRPr="00031C1C">
              <w:rPr>
                <w:sz w:val="24"/>
                <w:szCs w:val="24"/>
              </w:rPr>
              <w:t xml:space="preserve"> Instalacja i konfiguracja systemu zarządzania </w:t>
            </w:r>
            <w:r w:rsidR="00D97997" w:rsidRPr="00031C1C">
              <w:rPr>
                <w:sz w:val="24"/>
                <w:szCs w:val="24"/>
              </w:rPr>
              <w:t xml:space="preserve">relacyjną </w:t>
            </w:r>
            <w:r w:rsidRPr="00031C1C">
              <w:rPr>
                <w:sz w:val="24"/>
                <w:szCs w:val="24"/>
              </w:rPr>
              <w:t>bazą danych. Tworzenie baz danych. Zarządzanie użytkownikami. Wykonywanie kopii zapasowej.</w:t>
            </w:r>
            <w:r w:rsidR="00D97997" w:rsidRPr="00031C1C">
              <w:rPr>
                <w:sz w:val="24"/>
                <w:szCs w:val="24"/>
              </w:rPr>
              <w:t xml:space="preserve"> </w:t>
            </w:r>
          </w:p>
          <w:p w14:paraId="43F38E28" w14:textId="31111CA0" w:rsidR="00954C12" w:rsidRPr="00031C1C" w:rsidRDefault="008619E3" w:rsidP="00954C12">
            <w:p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5</w:t>
            </w:r>
            <w:r w:rsidR="00954C12" w:rsidRPr="00031C1C">
              <w:rPr>
                <w:sz w:val="24"/>
                <w:szCs w:val="24"/>
              </w:rPr>
              <w:t>. Dostęp do bazy danych z poziomu aplikacji klienckiej.</w:t>
            </w:r>
            <w:r w:rsidRPr="00031C1C">
              <w:rPr>
                <w:sz w:val="24"/>
                <w:szCs w:val="24"/>
              </w:rPr>
              <w:t xml:space="preserve"> (</w:t>
            </w:r>
            <w:proofErr w:type="spellStart"/>
            <w:r w:rsidRPr="00031C1C">
              <w:rPr>
                <w:sz w:val="24"/>
                <w:szCs w:val="24"/>
              </w:rPr>
              <w:t>PostgreSQL</w:t>
            </w:r>
            <w:proofErr w:type="spellEnd"/>
            <w:r w:rsidRPr="00031C1C">
              <w:rPr>
                <w:sz w:val="24"/>
                <w:szCs w:val="24"/>
              </w:rPr>
              <w:t xml:space="preserve"> + Linux +język C)</w:t>
            </w:r>
          </w:p>
          <w:p w14:paraId="71A17722" w14:textId="7BF3CD68" w:rsidR="00954C12" w:rsidRPr="00031C1C" w:rsidRDefault="008619E3" w:rsidP="00954C12">
            <w:p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6</w:t>
            </w:r>
            <w:r w:rsidR="00954C12" w:rsidRPr="00031C1C">
              <w:rPr>
                <w:sz w:val="24"/>
                <w:szCs w:val="24"/>
              </w:rPr>
              <w:t xml:space="preserve">. Zarządzanie, modelowanie baz danych, podstawowe czynności administracyjne. </w:t>
            </w:r>
            <w:r w:rsidRPr="00031C1C">
              <w:rPr>
                <w:sz w:val="24"/>
                <w:szCs w:val="24"/>
              </w:rPr>
              <w:t>(MySQL/</w:t>
            </w:r>
            <w:proofErr w:type="spellStart"/>
            <w:r w:rsidRPr="00031C1C">
              <w:rPr>
                <w:sz w:val="24"/>
                <w:szCs w:val="24"/>
              </w:rPr>
              <w:t>MariaDB</w:t>
            </w:r>
            <w:proofErr w:type="spellEnd"/>
            <w:r w:rsidRPr="00031C1C">
              <w:rPr>
                <w:sz w:val="24"/>
                <w:szCs w:val="24"/>
              </w:rPr>
              <w:t xml:space="preserve"> + Windows)</w:t>
            </w:r>
          </w:p>
          <w:p w14:paraId="5A64550D" w14:textId="67D96BCE" w:rsidR="00954C12" w:rsidRPr="00031C1C" w:rsidRDefault="008619E3" w:rsidP="00954C12">
            <w:p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7</w:t>
            </w:r>
            <w:r w:rsidR="00954C12" w:rsidRPr="00031C1C">
              <w:rPr>
                <w:sz w:val="24"/>
                <w:szCs w:val="24"/>
              </w:rPr>
              <w:t xml:space="preserve">. </w:t>
            </w:r>
            <w:proofErr w:type="spellStart"/>
            <w:r w:rsidR="00954C12" w:rsidRPr="00031C1C">
              <w:rPr>
                <w:sz w:val="24"/>
                <w:szCs w:val="24"/>
              </w:rPr>
              <w:t>SQLite</w:t>
            </w:r>
            <w:proofErr w:type="spellEnd"/>
            <w:r w:rsidR="00954C12" w:rsidRPr="00031C1C">
              <w:rPr>
                <w:sz w:val="24"/>
                <w:szCs w:val="24"/>
              </w:rPr>
              <w:t xml:space="preserve"> jako alternatywa dla serwerowych systemów bazodanowych.</w:t>
            </w:r>
          </w:p>
          <w:p w14:paraId="1B09BE31" w14:textId="4000AE8D" w:rsidR="008619E3" w:rsidRPr="00031C1C" w:rsidRDefault="008619E3" w:rsidP="00954C12">
            <w:p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8. Relacyjne bazy danych vs</w:t>
            </w:r>
            <w:r w:rsidR="003F40C3" w:rsidRPr="00031C1C">
              <w:rPr>
                <w:sz w:val="24"/>
                <w:szCs w:val="24"/>
              </w:rPr>
              <w:t>.</w:t>
            </w:r>
            <w:r w:rsidRPr="00031C1C">
              <w:rPr>
                <w:sz w:val="24"/>
                <w:szCs w:val="24"/>
              </w:rPr>
              <w:t xml:space="preserve"> bazy danych typu </w:t>
            </w:r>
            <w:proofErr w:type="spellStart"/>
            <w:r w:rsidRPr="00031C1C">
              <w:rPr>
                <w:sz w:val="24"/>
                <w:szCs w:val="24"/>
              </w:rPr>
              <w:t>noSQL</w:t>
            </w:r>
            <w:proofErr w:type="spellEnd"/>
            <w:r w:rsidRPr="00031C1C">
              <w:rPr>
                <w:sz w:val="24"/>
                <w:szCs w:val="24"/>
              </w:rPr>
              <w:t>.</w:t>
            </w:r>
          </w:p>
          <w:p w14:paraId="561FBDBF" w14:textId="6E669A2C" w:rsidR="00954C12" w:rsidRPr="00031C1C" w:rsidRDefault="007F40F1" w:rsidP="00954C12">
            <w:p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9</w:t>
            </w:r>
            <w:r w:rsidR="00954C12" w:rsidRPr="00031C1C">
              <w:rPr>
                <w:sz w:val="24"/>
                <w:szCs w:val="24"/>
              </w:rPr>
              <w:t xml:space="preserve">. </w:t>
            </w:r>
            <w:r w:rsidR="004C4DA7" w:rsidRPr="00031C1C">
              <w:rPr>
                <w:sz w:val="24"/>
                <w:szCs w:val="24"/>
              </w:rPr>
              <w:t>Dokumentowe bazy danych (</w:t>
            </w:r>
            <w:r w:rsidR="0006551F" w:rsidRPr="00031C1C">
              <w:rPr>
                <w:sz w:val="24"/>
                <w:szCs w:val="24"/>
              </w:rPr>
              <w:t xml:space="preserve">np. </w:t>
            </w:r>
            <w:proofErr w:type="spellStart"/>
            <w:r w:rsidR="00954C12" w:rsidRPr="00031C1C">
              <w:rPr>
                <w:sz w:val="24"/>
                <w:szCs w:val="24"/>
              </w:rPr>
              <w:t>MongoDB</w:t>
            </w:r>
            <w:proofErr w:type="spellEnd"/>
            <w:r w:rsidR="004C4DA7" w:rsidRPr="00031C1C">
              <w:rPr>
                <w:sz w:val="24"/>
                <w:szCs w:val="24"/>
              </w:rPr>
              <w:t>)</w:t>
            </w:r>
            <w:r w:rsidR="00954C12" w:rsidRPr="00031C1C">
              <w:rPr>
                <w:sz w:val="24"/>
                <w:szCs w:val="24"/>
              </w:rPr>
              <w:t>.</w:t>
            </w:r>
          </w:p>
          <w:p w14:paraId="40C96811" w14:textId="2EA9DDAF" w:rsidR="004C4DA7" w:rsidRPr="00031C1C" w:rsidRDefault="004C4DA7" w:rsidP="00954C12">
            <w:p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1</w:t>
            </w:r>
            <w:r w:rsidR="007F40F1" w:rsidRPr="00031C1C">
              <w:rPr>
                <w:sz w:val="24"/>
                <w:szCs w:val="24"/>
              </w:rPr>
              <w:t>0</w:t>
            </w:r>
            <w:r w:rsidRPr="00031C1C">
              <w:rPr>
                <w:sz w:val="24"/>
                <w:szCs w:val="24"/>
              </w:rPr>
              <w:t xml:space="preserve">. </w:t>
            </w:r>
            <w:r w:rsidR="00D65F0D" w:rsidRPr="00031C1C">
              <w:rPr>
                <w:sz w:val="24"/>
                <w:szCs w:val="24"/>
              </w:rPr>
              <w:t>Grafowe bazy danych (</w:t>
            </w:r>
            <w:r w:rsidR="0006551F" w:rsidRPr="00031C1C">
              <w:rPr>
                <w:sz w:val="24"/>
                <w:szCs w:val="24"/>
              </w:rPr>
              <w:t xml:space="preserve">np. </w:t>
            </w:r>
            <w:r w:rsidR="00D65F0D" w:rsidRPr="00031C1C">
              <w:rPr>
                <w:sz w:val="24"/>
                <w:szCs w:val="24"/>
              </w:rPr>
              <w:t>Neo4j).</w:t>
            </w:r>
          </w:p>
          <w:p w14:paraId="1C54E768" w14:textId="13440F99" w:rsidR="00D65F0D" w:rsidRPr="00031C1C" w:rsidRDefault="00D65F0D" w:rsidP="5B0A41DA">
            <w:p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1</w:t>
            </w:r>
            <w:r w:rsidR="007F40F1" w:rsidRPr="00031C1C">
              <w:rPr>
                <w:sz w:val="24"/>
                <w:szCs w:val="24"/>
              </w:rPr>
              <w:t>1</w:t>
            </w:r>
            <w:r w:rsidRPr="00031C1C">
              <w:rPr>
                <w:sz w:val="24"/>
                <w:szCs w:val="24"/>
              </w:rPr>
              <w:t xml:space="preserve">. </w:t>
            </w:r>
            <w:r w:rsidR="0006551F" w:rsidRPr="00031C1C">
              <w:rPr>
                <w:sz w:val="24"/>
                <w:szCs w:val="24"/>
              </w:rPr>
              <w:t xml:space="preserve">Nierelacyjne bazy danych przechowujące dane w strukturze klucz-wartość (np. </w:t>
            </w:r>
            <w:proofErr w:type="spellStart"/>
            <w:r w:rsidR="0006551F" w:rsidRPr="00031C1C">
              <w:rPr>
                <w:sz w:val="24"/>
                <w:szCs w:val="24"/>
              </w:rPr>
              <w:t>Redis</w:t>
            </w:r>
            <w:proofErr w:type="spellEnd"/>
            <w:r w:rsidR="0006551F" w:rsidRPr="00031C1C">
              <w:rPr>
                <w:sz w:val="24"/>
                <w:szCs w:val="24"/>
              </w:rPr>
              <w:t>).</w:t>
            </w:r>
            <w:r w:rsidRPr="00031C1C">
              <w:br/>
            </w:r>
            <w:r w:rsidR="00B944A9" w:rsidRPr="00031C1C">
              <w:rPr>
                <w:sz w:val="24"/>
                <w:szCs w:val="24"/>
              </w:rPr>
              <w:t>1</w:t>
            </w:r>
            <w:r w:rsidR="007F40F1" w:rsidRPr="00031C1C">
              <w:rPr>
                <w:sz w:val="24"/>
                <w:szCs w:val="24"/>
              </w:rPr>
              <w:t>2</w:t>
            </w:r>
            <w:r w:rsidR="00B944A9" w:rsidRPr="00031C1C">
              <w:rPr>
                <w:sz w:val="24"/>
                <w:szCs w:val="24"/>
              </w:rPr>
              <w:t>. Zarządzani</w:t>
            </w:r>
            <w:r w:rsidR="7274FFE5" w:rsidRPr="00031C1C">
              <w:rPr>
                <w:sz w:val="24"/>
                <w:szCs w:val="24"/>
              </w:rPr>
              <w:t>e</w:t>
            </w:r>
            <w:r w:rsidR="00B944A9" w:rsidRPr="00031C1C">
              <w:rPr>
                <w:sz w:val="24"/>
                <w:szCs w:val="24"/>
              </w:rPr>
              <w:t xml:space="preserve"> danymi czasowymi (np. </w:t>
            </w:r>
            <w:proofErr w:type="spellStart"/>
            <w:r w:rsidR="00B944A9" w:rsidRPr="00031C1C">
              <w:rPr>
                <w:sz w:val="24"/>
                <w:szCs w:val="24"/>
              </w:rPr>
              <w:t>InfluxDB</w:t>
            </w:r>
            <w:proofErr w:type="spellEnd"/>
            <w:r w:rsidR="00B944A9" w:rsidRPr="00031C1C">
              <w:rPr>
                <w:sz w:val="24"/>
                <w:szCs w:val="24"/>
              </w:rPr>
              <w:t>).</w:t>
            </w:r>
          </w:p>
          <w:p w14:paraId="34E6F4FE" w14:textId="360183F2" w:rsidR="00505FE4" w:rsidRPr="00031C1C" w:rsidRDefault="00954C12" w:rsidP="00954C12">
            <w:p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1</w:t>
            </w:r>
            <w:r w:rsidR="007F40F1" w:rsidRPr="00031C1C">
              <w:rPr>
                <w:sz w:val="24"/>
                <w:szCs w:val="24"/>
              </w:rPr>
              <w:t>3</w:t>
            </w:r>
            <w:r w:rsidRPr="00031C1C">
              <w:rPr>
                <w:sz w:val="24"/>
                <w:szCs w:val="24"/>
              </w:rPr>
              <w:t>. Praca w chmurze.</w:t>
            </w:r>
          </w:p>
        </w:tc>
      </w:tr>
      <w:tr w:rsidR="00505FE4" w:rsidRPr="00031C1C" w14:paraId="765BB6EA" w14:textId="77777777" w:rsidTr="5B0A41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20479CEB" w14:textId="77777777" w:rsidR="00505FE4" w:rsidRPr="00031C1C" w:rsidRDefault="00505FE4" w:rsidP="00F77DC4">
            <w:pPr>
              <w:rPr>
                <w:b/>
                <w:sz w:val="24"/>
                <w:szCs w:val="24"/>
              </w:rPr>
            </w:pPr>
            <w:r w:rsidRPr="00031C1C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031C1C" w14:paraId="08BC3B9C" w14:textId="77777777" w:rsidTr="5B0A41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7851D27" w14:textId="55246194" w:rsidR="00505FE4" w:rsidRPr="00031C1C" w:rsidRDefault="00505FE4" w:rsidP="00954C12">
            <w:pPr>
              <w:rPr>
                <w:sz w:val="22"/>
                <w:szCs w:val="22"/>
              </w:rPr>
            </w:pPr>
          </w:p>
        </w:tc>
      </w:tr>
      <w:tr w:rsidR="00505FE4" w:rsidRPr="00031C1C" w14:paraId="2BE0AA92" w14:textId="77777777" w:rsidTr="5B0A41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38478C5D" w14:textId="77777777" w:rsidR="00505FE4" w:rsidRPr="00031C1C" w:rsidRDefault="00505FE4" w:rsidP="00F77DC4">
            <w:pPr>
              <w:pStyle w:val="Nagwek1"/>
              <w:rPr>
                <w:szCs w:val="24"/>
              </w:rPr>
            </w:pPr>
            <w:r w:rsidRPr="00031C1C">
              <w:rPr>
                <w:szCs w:val="24"/>
              </w:rPr>
              <w:t>Laboratorium</w:t>
            </w:r>
          </w:p>
        </w:tc>
      </w:tr>
      <w:tr w:rsidR="00505FE4" w:rsidRPr="00031C1C" w14:paraId="44050448" w14:textId="77777777" w:rsidTr="5B0A41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6AD097" w14:textId="549A480A" w:rsidR="002C0AA7" w:rsidRPr="00031C1C" w:rsidRDefault="002C0AA7" w:rsidP="002C0AA7">
            <w:pPr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Na laboratorium studenci będą realizować zadania praktyczne z zakresu wykładu:</w:t>
            </w:r>
            <w:r w:rsidRPr="00031C1C">
              <w:rPr>
                <w:sz w:val="24"/>
                <w:szCs w:val="24"/>
              </w:rPr>
              <w:br/>
              <w:t>1. Projektowanie i normalizacja baz danych,</w:t>
            </w:r>
            <w:r w:rsidRPr="00031C1C">
              <w:rPr>
                <w:sz w:val="24"/>
                <w:szCs w:val="24"/>
              </w:rPr>
              <w:br/>
              <w:t>2. Kolokwium 1 (</w:t>
            </w:r>
            <w:r w:rsidR="00885952" w:rsidRPr="00031C1C">
              <w:rPr>
                <w:sz w:val="24"/>
                <w:szCs w:val="24"/>
              </w:rPr>
              <w:t>30</w:t>
            </w:r>
            <w:r w:rsidRPr="00031C1C">
              <w:rPr>
                <w:sz w:val="24"/>
                <w:szCs w:val="24"/>
              </w:rPr>
              <w:t xml:space="preserve"> min). Oprogramowywanie baz danych T-SQL.</w:t>
            </w:r>
            <w:r w:rsidRPr="00031C1C">
              <w:rPr>
                <w:sz w:val="24"/>
                <w:szCs w:val="24"/>
              </w:rPr>
              <w:br/>
              <w:t>3. Oprogramowywanie baz danych w T-SQL.</w:t>
            </w:r>
            <w:r w:rsidRPr="00031C1C">
              <w:rPr>
                <w:sz w:val="24"/>
                <w:szCs w:val="24"/>
              </w:rPr>
              <w:br/>
              <w:t>4. Kolokwium 2 (60 min.) Praca z systemem Oracle.</w:t>
            </w:r>
          </w:p>
          <w:p w14:paraId="7FD112A2" w14:textId="77777777" w:rsidR="002C0AA7" w:rsidRPr="00031C1C" w:rsidRDefault="002C0AA7" w:rsidP="002C0AA7">
            <w:pPr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 xml:space="preserve">5. Instalacja i konfiguracja systemu </w:t>
            </w:r>
            <w:proofErr w:type="spellStart"/>
            <w:r w:rsidRPr="00031C1C">
              <w:rPr>
                <w:sz w:val="24"/>
                <w:szCs w:val="24"/>
              </w:rPr>
              <w:t>PostgreSQL</w:t>
            </w:r>
            <w:proofErr w:type="spellEnd"/>
            <w:r w:rsidRPr="00031C1C">
              <w:rPr>
                <w:sz w:val="24"/>
                <w:szCs w:val="24"/>
              </w:rPr>
              <w:t xml:space="preserve"> (zadanie wykonujemy na wirtualnej maszynie).</w:t>
            </w:r>
          </w:p>
          <w:p w14:paraId="12C4D2A1" w14:textId="77777777" w:rsidR="002C0AA7" w:rsidRPr="00031C1C" w:rsidRDefault="002C0AA7" w:rsidP="002C0AA7">
            <w:pPr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 xml:space="preserve">6. Dostęp do bazy danych z poziomu aplikacji klienckiej (np. </w:t>
            </w:r>
            <w:proofErr w:type="spellStart"/>
            <w:r w:rsidRPr="00031C1C">
              <w:rPr>
                <w:sz w:val="24"/>
                <w:szCs w:val="24"/>
              </w:rPr>
              <w:t>PostgreSQL</w:t>
            </w:r>
            <w:proofErr w:type="spellEnd"/>
            <w:r w:rsidRPr="00031C1C">
              <w:rPr>
                <w:sz w:val="24"/>
                <w:szCs w:val="24"/>
              </w:rPr>
              <w:t xml:space="preserve"> + język C).</w:t>
            </w:r>
          </w:p>
          <w:p w14:paraId="23D1350B" w14:textId="77777777" w:rsidR="002C0AA7" w:rsidRPr="00031C1C" w:rsidRDefault="002C0AA7" w:rsidP="002C0AA7">
            <w:pPr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7. Zarządzanie, modelowanie baz danych, podstawowe czynności administracyjne w systemie MySQL (</w:t>
            </w:r>
            <w:proofErr w:type="spellStart"/>
            <w:r w:rsidRPr="00031C1C">
              <w:rPr>
                <w:sz w:val="24"/>
                <w:szCs w:val="24"/>
              </w:rPr>
              <w:t>MariaDB</w:t>
            </w:r>
            <w:proofErr w:type="spellEnd"/>
            <w:r w:rsidRPr="00031C1C">
              <w:rPr>
                <w:sz w:val="24"/>
                <w:szCs w:val="24"/>
              </w:rPr>
              <w:t>).</w:t>
            </w:r>
            <w:r w:rsidRPr="00031C1C">
              <w:rPr>
                <w:sz w:val="24"/>
                <w:szCs w:val="24"/>
              </w:rPr>
              <w:br/>
              <w:t xml:space="preserve">8. </w:t>
            </w:r>
            <w:proofErr w:type="spellStart"/>
            <w:r w:rsidRPr="00031C1C">
              <w:rPr>
                <w:sz w:val="24"/>
                <w:szCs w:val="24"/>
              </w:rPr>
              <w:t>SQLite</w:t>
            </w:r>
            <w:proofErr w:type="spellEnd"/>
            <w:r w:rsidRPr="00031C1C">
              <w:rPr>
                <w:sz w:val="24"/>
                <w:szCs w:val="24"/>
              </w:rPr>
              <w:t xml:space="preserve"> jako alternatywa dla serwerowych systemów bazodanowych.</w:t>
            </w:r>
          </w:p>
          <w:p w14:paraId="2BECB692" w14:textId="77777777" w:rsidR="002C0AA7" w:rsidRPr="00031C1C" w:rsidRDefault="002C0AA7" w:rsidP="002C0AA7">
            <w:p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 xml:space="preserve">9. </w:t>
            </w:r>
            <w:proofErr w:type="spellStart"/>
            <w:r w:rsidRPr="00031C1C">
              <w:rPr>
                <w:sz w:val="24"/>
                <w:szCs w:val="24"/>
              </w:rPr>
              <w:t>MongoDB</w:t>
            </w:r>
            <w:proofErr w:type="spellEnd"/>
            <w:r w:rsidRPr="00031C1C">
              <w:rPr>
                <w:sz w:val="24"/>
                <w:szCs w:val="24"/>
              </w:rPr>
              <w:t xml:space="preserve">  - dokumentowa baza danych.</w:t>
            </w:r>
          </w:p>
          <w:p w14:paraId="3324D522" w14:textId="77777777" w:rsidR="002C0AA7" w:rsidRPr="00031C1C" w:rsidRDefault="002C0AA7" w:rsidP="002C0AA7">
            <w:p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10. Neo4j – grafowa baza danych.</w:t>
            </w:r>
          </w:p>
          <w:p w14:paraId="271147E1" w14:textId="77777777" w:rsidR="002C0AA7" w:rsidRPr="00031C1C" w:rsidRDefault="002C0AA7" w:rsidP="002C0AA7">
            <w:p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 xml:space="preserve">11. </w:t>
            </w:r>
            <w:proofErr w:type="spellStart"/>
            <w:r w:rsidRPr="00031C1C">
              <w:rPr>
                <w:sz w:val="24"/>
                <w:szCs w:val="24"/>
              </w:rPr>
              <w:t>Redis</w:t>
            </w:r>
            <w:proofErr w:type="spellEnd"/>
            <w:r w:rsidRPr="00031C1C">
              <w:rPr>
                <w:sz w:val="24"/>
                <w:szCs w:val="24"/>
              </w:rPr>
              <w:t xml:space="preserve"> – nierelacyjne bazy danych przechowujące dane w strukturze klucz-wartość</w:t>
            </w:r>
          </w:p>
          <w:p w14:paraId="5CFF4400" w14:textId="77777777" w:rsidR="002C0AA7" w:rsidRPr="00031C1C" w:rsidRDefault="002C0AA7" w:rsidP="002C0AA7">
            <w:p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 xml:space="preserve">12. </w:t>
            </w:r>
            <w:proofErr w:type="spellStart"/>
            <w:r w:rsidRPr="00031C1C">
              <w:rPr>
                <w:sz w:val="24"/>
                <w:szCs w:val="24"/>
              </w:rPr>
              <w:t>InfluxDB</w:t>
            </w:r>
            <w:proofErr w:type="spellEnd"/>
            <w:r w:rsidRPr="00031C1C">
              <w:rPr>
                <w:sz w:val="24"/>
                <w:szCs w:val="24"/>
              </w:rPr>
              <w:t xml:space="preserve"> – zarządzanie danymi czasowymi.</w:t>
            </w:r>
          </w:p>
          <w:p w14:paraId="47E095DB" w14:textId="77777777" w:rsidR="002C0AA7" w:rsidRPr="00031C1C" w:rsidRDefault="002C0AA7" w:rsidP="002C0AA7">
            <w:pPr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13. Praca w chmurze.</w:t>
            </w:r>
            <w:r w:rsidRPr="00031C1C">
              <w:rPr>
                <w:sz w:val="24"/>
                <w:szCs w:val="24"/>
              </w:rPr>
              <w:br/>
            </w:r>
          </w:p>
          <w:p w14:paraId="64FC7442" w14:textId="0DE1D4F1" w:rsidR="00505FE4" w:rsidRPr="00031C1C" w:rsidRDefault="002C0AA7" w:rsidP="002C0AA7">
            <w:p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W tym treści powiązane z praktycznym przygotowaniem zawodowym: [100%]</w:t>
            </w:r>
          </w:p>
        </w:tc>
      </w:tr>
      <w:tr w:rsidR="00505FE4" w:rsidRPr="00031C1C" w14:paraId="0ED66CAE" w14:textId="77777777" w:rsidTr="5B0A41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0F82251C" w14:textId="77777777" w:rsidR="00505FE4" w:rsidRPr="00031C1C" w:rsidRDefault="00505FE4" w:rsidP="00F77DC4">
            <w:pPr>
              <w:pStyle w:val="Nagwek1"/>
              <w:rPr>
                <w:szCs w:val="24"/>
              </w:rPr>
            </w:pPr>
            <w:r w:rsidRPr="00031C1C">
              <w:rPr>
                <w:szCs w:val="24"/>
              </w:rPr>
              <w:t>Projekt</w:t>
            </w:r>
          </w:p>
        </w:tc>
      </w:tr>
      <w:tr w:rsidR="00505FE4" w:rsidRPr="00031C1C" w14:paraId="42CEBF11" w14:textId="77777777" w:rsidTr="5B0A41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31409F4" w14:textId="77777777" w:rsidR="00505FE4" w:rsidRPr="00031C1C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031C1C" w14:paraId="4EA52CB5" w14:textId="77777777" w:rsidTr="5B0A41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1084B875" w14:textId="77777777" w:rsidR="00505FE4" w:rsidRPr="00031C1C" w:rsidRDefault="00505FE4" w:rsidP="00F77DC4">
            <w:pPr>
              <w:rPr>
                <w:b/>
                <w:sz w:val="24"/>
                <w:szCs w:val="24"/>
              </w:rPr>
            </w:pPr>
            <w:r w:rsidRPr="00031C1C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031C1C" w14:paraId="6B3B0BDD" w14:textId="77777777" w:rsidTr="5B0A41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B0EB2E" w14:textId="77777777" w:rsidR="00505FE4" w:rsidRPr="00031C1C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031C1C" w14:paraId="50593B89" w14:textId="77777777" w:rsidTr="5B0A41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53431A6A" w14:textId="77777777" w:rsidR="00505FE4" w:rsidRPr="00031C1C" w:rsidRDefault="00505FE4" w:rsidP="00F77DC4">
            <w:pPr>
              <w:rPr>
                <w:b/>
                <w:sz w:val="24"/>
                <w:szCs w:val="24"/>
              </w:rPr>
            </w:pPr>
            <w:r w:rsidRPr="00031C1C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031C1C" w14:paraId="64E17282" w14:textId="77777777" w:rsidTr="5B0A41D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4DC73F" w14:textId="77777777" w:rsidR="00505FE4" w:rsidRPr="00031C1C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37F2CF07" w14:textId="77777777" w:rsidR="00505FE4" w:rsidRPr="00031C1C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031C1C" w14:paraId="18B1FA46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D054C" w14:textId="77777777" w:rsidR="00505FE4" w:rsidRPr="00031C1C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3BA1B8" w14:textId="5A000B8D" w:rsidR="0021226C" w:rsidRPr="00031C1C" w:rsidRDefault="002C0AA7" w:rsidP="002C0AA7">
            <w:p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 xml:space="preserve">1. </w:t>
            </w:r>
            <w:r w:rsidR="0021226C" w:rsidRPr="00031C1C">
              <w:rPr>
                <w:sz w:val="24"/>
                <w:szCs w:val="24"/>
              </w:rPr>
              <w:t xml:space="preserve">Materiały dydaktyczne opublikowane na platformie edukacyjnej </w:t>
            </w:r>
            <w:r w:rsidRPr="00031C1C">
              <w:rPr>
                <w:sz w:val="24"/>
                <w:szCs w:val="24"/>
              </w:rPr>
              <w:t>ANS</w:t>
            </w:r>
            <w:r w:rsidR="0021226C" w:rsidRPr="00031C1C">
              <w:rPr>
                <w:sz w:val="24"/>
                <w:szCs w:val="24"/>
              </w:rPr>
              <w:t xml:space="preserve"> w Elblągu,</w:t>
            </w:r>
          </w:p>
          <w:p w14:paraId="27B7E39E" w14:textId="3B34D40E" w:rsidR="0021226C" w:rsidRPr="00031C1C" w:rsidRDefault="002C0AA7" w:rsidP="002C0AA7">
            <w:p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lastRenderedPageBreak/>
              <w:t xml:space="preserve">2. </w:t>
            </w:r>
            <w:r w:rsidR="0021226C" w:rsidRPr="00031C1C">
              <w:rPr>
                <w:sz w:val="24"/>
                <w:szCs w:val="24"/>
              </w:rPr>
              <w:t xml:space="preserve">Miguel </w:t>
            </w:r>
            <w:proofErr w:type="spellStart"/>
            <w:r w:rsidR="0021226C" w:rsidRPr="00031C1C">
              <w:rPr>
                <w:sz w:val="24"/>
                <w:szCs w:val="24"/>
              </w:rPr>
              <w:t>Cebollero</w:t>
            </w:r>
            <w:proofErr w:type="spellEnd"/>
            <w:r w:rsidR="0021226C" w:rsidRPr="00031C1C">
              <w:rPr>
                <w:sz w:val="24"/>
                <w:szCs w:val="24"/>
              </w:rPr>
              <w:t xml:space="preserve">, Michael </w:t>
            </w:r>
            <w:proofErr w:type="spellStart"/>
            <w:r w:rsidR="0021226C" w:rsidRPr="00031C1C">
              <w:rPr>
                <w:sz w:val="24"/>
                <w:szCs w:val="24"/>
              </w:rPr>
              <w:t>Coles</w:t>
            </w:r>
            <w:proofErr w:type="spellEnd"/>
            <w:r w:rsidR="0021226C" w:rsidRPr="00031C1C">
              <w:rPr>
                <w:sz w:val="24"/>
                <w:szCs w:val="24"/>
              </w:rPr>
              <w:t xml:space="preserve">, </w:t>
            </w:r>
            <w:proofErr w:type="spellStart"/>
            <w:r w:rsidR="0021226C" w:rsidRPr="00031C1C">
              <w:rPr>
                <w:sz w:val="24"/>
                <w:szCs w:val="24"/>
              </w:rPr>
              <w:t>Jay</w:t>
            </w:r>
            <w:proofErr w:type="spellEnd"/>
            <w:r w:rsidR="0021226C" w:rsidRPr="00031C1C">
              <w:rPr>
                <w:sz w:val="24"/>
                <w:szCs w:val="24"/>
              </w:rPr>
              <w:t xml:space="preserve"> </w:t>
            </w:r>
            <w:proofErr w:type="spellStart"/>
            <w:r w:rsidR="0021226C" w:rsidRPr="00031C1C">
              <w:rPr>
                <w:sz w:val="24"/>
                <w:szCs w:val="24"/>
              </w:rPr>
              <w:t>Natarajan</w:t>
            </w:r>
            <w:proofErr w:type="spellEnd"/>
            <w:r w:rsidR="0021226C" w:rsidRPr="00031C1C">
              <w:rPr>
                <w:sz w:val="24"/>
                <w:szCs w:val="24"/>
              </w:rPr>
              <w:t>, T-SQL dla zaawansowanych: przewodnik programisty, Helion, 2016.</w:t>
            </w:r>
          </w:p>
          <w:p w14:paraId="54A3DAB8" w14:textId="0A5B1A1F" w:rsidR="0021226C" w:rsidRPr="00031C1C" w:rsidRDefault="002C0AA7" w:rsidP="002C0AA7">
            <w:p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 xml:space="preserve">3. </w:t>
            </w:r>
            <w:r w:rsidR="0021226C" w:rsidRPr="00031C1C">
              <w:rPr>
                <w:sz w:val="24"/>
                <w:szCs w:val="24"/>
              </w:rPr>
              <w:t xml:space="preserve">Dokumentacja </w:t>
            </w:r>
            <w:proofErr w:type="spellStart"/>
            <w:r w:rsidR="0021226C" w:rsidRPr="00031C1C">
              <w:rPr>
                <w:sz w:val="24"/>
                <w:szCs w:val="24"/>
              </w:rPr>
              <w:t>PostgreSQL</w:t>
            </w:r>
            <w:proofErr w:type="spellEnd"/>
            <w:r w:rsidR="0021226C" w:rsidRPr="00031C1C">
              <w:rPr>
                <w:sz w:val="24"/>
                <w:szCs w:val="24"/>
              </w:rPr>
              <w:t xml:space="preserve">: </w:t>
            </w:r>
            <w:hyperlink r:id="rId10" w:history="1">
              <w:r w:rsidRPr="00031C1C">
                <w:rPr>
                  <w:rStyle w:val="Hipercze"/>
                  <w:sz w:val="24"/>
                  <w:szCs w:val="24"/>
                </w:rPr>
                <w:t>https://www.postgresql.org/docs/</w:t>
              </w:r>
            </w:hyperlink>
            <w:r w:rsidRPr="00031C1C">
              <w:rPr>
                <w:sz w:val="24"/>
                <w:szCs w:val="24"/>
              </w:rPr>
              <w:t xml:space="preserve"> </w:t>
            </w:r>
          </w:p>
          <w:p w14:paraId="2D0AB922" w14:textId="4BB1FB8E" w:rsidR="0021226C" w:rsidRPr="00031C1C" w:rsidRDefault="002C0AA7" w:rsidP="002C0AA7">
            <w:p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 xml:space="preserve">4. </w:t>
            </w:r>
            <w:r w:rsidR="0021226C" w:rsidRPr="00031C1C">
              <w:rPr>
                <w:sz w:val="24"/>
                <w:szCs w:val="24"/>
              </w:rPr>
              <w:t xml:space="preserve">Dokumentacja MySQL: </w:t>
            </w:r>
            <w:hyperlink r:id="rId11" w:history="1">
              <w:r w:rsidRPr="00031C1C">
                <w:rPr>
                  <w:rStyle w:val="Hipercze"/>
                  <w:sz w:val="24"/>
                  <w:szCs w:val="24"/>
                </w:rPr>
                <w:t>https://dev.mysql.com/doc/</w:t>
              </w:r>
            </w:hyperlink>
            <w:r w:rsidRPr="00031C1C">
              <w:rPr>
                <w:sz w:val="24"/>
                <w:szCs w:val="24"/>
              </w:rPr>
              <w:t xml:space="preserve"> </w:t>
            </w:r>
          </w:p>
          <w:p w14:paraId="0F6D2399" w14:textId="2A9728DB" w:rsidR="0021226C" w:rsidRPr="00031C1C" w:rsidRDefault="002C0AA7" w:rsidP="002C0AA7">
            <w:p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 xml:space="preserve">5. </w:t>
            </w:r>
            <w:r w:rsidR="0021226C" w:rsidRPr="00031C1C">
              <w:rPr>
                <w:sz w:val="24"/>
                <w:szCs w:val="24"/>
              </w:rPr>
              <w:t xml:space="preserve">Dokumentacja </w:t>
            </w:r>
            <w:proofErr w:type="spellStart"/>
            <w:r w:rsidR="0021226C" w:rsidRPr="00031C1C">
              <w:rPr>
                <w:sz w:val="24"/>
                <w:szCs w:val="24"/>
              </w:rPr>
              <w:t>SQLite</w:t>
            </w:r>
            <w:proofErr w:type="spellEnd"/>
            <w:r w:rsidR="0021226C" w:rsidRPr="00031C1C">
              <w:rPr>
                <w:sz w:val="24"/>
                <w:szCs w:val="24"/>
              </w:rPr>
              <w:t xml:space="preserve">: </w:t>
            </w:r>
            <w:hyperlink r:id="rId12" w:history="1">
              <w:r w:rsidR="0021226C" w:rsidRPr="00031C1C">
                <w:rPr>
                  <w:rStyle w:val="Hipercze"/>
                  <w:sz w:val="24"/>
                  <w:szCs w:val="24"/>
                </w:rPr>
                <w:t>https://sqlite.org/docs.html</w:t>
              </w:r>
            </w:hyperlink>
          </w:p>
          <w:p w14:paraId="4C54DF61" w14:textId="3341A7A4" w:rsidR="0021226C" w:rsidRPr="00031C1C" w:rsidRDefault="002C0AA7" w:rsidP="002C0AA7">
            <w:p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 xml:space="preserve">6. </w:t>
            </w:r>
            <w:r w:rsidR="0021226C" w:rsidRPr="00031C1C">
              <w:rPr>
                <w:sz w:val="24"/>
                <w:szCs w:val="24"/>
              </w:rPr>
              <w:t xml:space="preserve">Dokumentacja </w:t>
            </w:r>
            <w:proofErr w:type="spellStart"/>
            <w:r w:rsidR="0021226C" w:rsidRPr="00031C1C">
              <w:rPr>
                <w:sz w:val="24"/>
                <w:szCs w:val="24"/>
              </w:rPr>
              <w:t>MongoDB</w:t>
            </w:r>
            <w:proofErr w:type="spellEnd"/>
            <w:r w:rsidR="0021226C" w:rsidRPr="00031C1C">
              <w:rPr>
                <w:sz w:val="24"/>
                <w:szCs w:val="24"/>
              </w:rPr>
              <w:t xml:space="preserve">: </w:t>
            </w:r>
            <w:hyperlink r:id="rId13" w:history="1">
              <w:r w:rsidRPr="00031C1C">
                <w:rPr>
                  <w:rStyle w:val="Hipercze"/>
                  <w:sz w:val="24"/>
                  <w:szCs w:val="24"/>
                </w:rPr>
                <w:t>https://docs.mongodb.com/manual/</w:t>
              </w:r>
            </w:hyperlink>
            <w:r w:rsidRPr="00031C1C">
              <w:rPr>
                <w:sz w:val="24"/>
                <w:szCs w:val="24"/>
              </w:rPr>
              <w:t xml:space="preserve"> </w:t>
            </w:r>
          </w:p>
          <w:p w14:paraId="437DF992" w14:textId="26C57FFF" w:rsidR="00252EE1" w:rsidRPr="00031C1C" w:rsidRDefault="002C0AA7" w:rsidP="00252EE1">
            <w:p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 xml:space="preserve">7. </w:t>
            </w:r>
            <w:r w:rsidR="00252EE1" w:rsidRPr="00031C1C">
              <w:rPr>
                <w:sz w:val="24"/>
                <w:szCs w:val="24"/>
              </w:rPr>
              <w:t xml:space="preserve">Dokumentacja Neo4j: </w:t>
            </w:r>
            <w:hyperlink r:id="rId14" w:history="1">
              <w:r w:rsidR="00252EE1" w:rsidRPr="00031C1C">
                <w:rPr>
                  <w:rStyle w:val="Hipercze"/>
                  <w:sz w:val="24"/>
                  <w:szCs w:val="24"/>
                </w:rPr>
                <w:t>https://neo4j.com/docs/</w:t>
              </w:r>
            </w:hyperlink>
            <w:r w:rsidR="00252EE1" w:rsidRPr="00031C1C">
              <w:rPr>
                <w:sz w:val="24"/>
                <w:szCs w:val="24"/>
              </w:rPr>
              <w:t xml:space="preserve"> </w:t>
            </w:r>
          </w:p>
          <w:p w14:paraId="52DC3DAA" w14:textId="582CB622" w:rsidR="00252EE1" w:rsidRPr="00031C1C" w:rsidRDefault="00252EE1" w:rsidP="00252EE1">
            <w:p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 xml:space="preserve">8. Dokumentacja </w:t>
            </w:r>
            <w:proofErr w:type="spellStart"/>
            <w:r w:rsidRPr="00031C1C">
              <w:rPr>
                <w:sz w:val="24"/>
                <w:szCs w:val="24"/>
              </w:rPr>
              <w:t>Redis</w:t>
            </w:r>
            <w:proofErr w:type="spellEnd"/>
            <w:r w:rsidRPr="00031C1C">
              <w:rPr>
                <w:sz w:val="24"/>
                <w:szCs w:val="24"/>
              </w:rPr>
              <w:t>:</w:t>
            </w:r>
            <w:r w:rsidR="00131E13" w:rsidRPr="00031C1C">
              <w:rPr>
                <w:sz w:val="24"/>
                <w:szCs w:val="24"/>
              </w:rPr>
              <w:t xml:space="preserve"> </w:t>
            </w:r>
            <w:hyperlink r:id="rId15" w:history="1">
              <w:r w:rsidR="00131E13" w:rsidRPr="00031C1C">
                <w:rPr>
                  <w:rStyle w:val="Hipercze"/>
                  <w:sz w:val="24"/>
                  <w:szCs w:val="24"/>
                </w:rPr>
                <w:t>https://redis.io/docs/latest/</w:t>
              </w:r>
            </w:hyperlink>
            <w:r w:rsidR="00131E13" w:rsidRPr="00031C1C">
              <w:rPr>
                <w:sz w:val="24"/>
                <w:szCs w:val="24"/>
              </w:rPr>
              <w:t xml:space="preserve"> </w:t>
            </w:r>
          </w:p>
          <w:p w14:paraId="1DC138EF" w14:textId="02214883" w:rsidR="00505FE4" w:rsidRPr="00031C1C" w:rsidRDefault="00252EE1" w:rsidP="00314E1D">
            <w:p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 xml:space="preserve">9. Dokumentacja </w:t>
            </w:r>
            <w:proofErr w:type="spellStart"/>
            <w:r w:rsidRPr="00031C1C">
              <w:rPr>
                <w:sz w:val="24"/>
                <w:szCs w:val="24"/>
              </w:rPr>
              <w:t>InfluxDB</w:t>
            </w:r>
            <w:proofErr w:type="spellEnd"/>
            <w:r w:rsidRPr="00031C1C">
              <w:rPr>
                <w:sz w:val="24"/>
                <w:szCs w:val="24"/>
              </w:rPr>
              <w:t>:</w:t>
            </w:r>
            <w:r w:rsidR="006A4E11" w:rsidRPr="00031C1C">
              <w:rPr>
                <w:sz w:val="24"/>
                <w:szCs w:val="24"/>
              </w:rPr>
              <w:t xml:space="preserve"> </w:t>
            </w:r>
            <w:hyperlink r:id="rId16" w:history="1">
              <w:r w:rsidR="006A4E11" w:rsidRPr="00031C1C">
                <w:rPr>
                  <w:rStyle w:val="Hipercze"/>
                  <w:sz w:val="24"/>
                  <w:szCs w:val="24"/>
                </w:rPr>
                <w:t>https://docs.influxdata.com/</w:t>
              </w:r>
            </w:hyperlink>
            <w:r w:rsidR="006A4E11" w:rsidRPr="00031C1C">
              <w:rPr>
                <w:sz w:val="24"/>
                <w:szCs w:val="24"/>
              </w:rPr>
              <w:t xml:space="preserve"> </w:t>
            </w:r>
          </w:p>
        </w:tc>
      </w:tr>
      <w:tr w:rsidR="00505FE4" w:rsidRPr="00031C1C" w14:paraId="1C77024A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13E9" w14:textId="77777777" w:rsidR="00505FE4" w:rsidRPr="00031C1C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lastRenderedPageBreak/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4DFC67" w14:textId="5DBC0141" w:rsidR="0021226C" w:rsidRPr="00031C1C" w:rsidRDefault="00856017" w:rsidP="00856017">
            <w:p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 xml:space="preserve">1. </w:t>
            </w:r>
            <w:r w:rsidR="0021226C" w:rsidRPr="00031C1C">
              <w:rPr>
                <w:sz w:val="24"/>
                <w:szCs w:val="24"/>
              </w:rPr>
              <w:t xml:space="preserve">Rick </w:t>
            </w:r>
            <w:proofErr w:type="spellStart"/>
            <w:r w:rsidR="0021226C" w:rsidRPr="00031C1C">
              <w:rPr>
                <w:sz w:val="24"/>
                <w:szCs w:val="24"/>
              </w:rPr>
              <w:t>Greenwald</w:t>
            </w:r>
            <w:proofErr w:type="spellEnd"/>
            <w:r w:rsidR="0021226C" w:rsidRPr="00031C1C">
              <w:rPr>
                <w:sz w:val="24"/>
                <w:szCs w:val="24"/>
              </w:rPr>
              <w:t xml:space="preserve">, Robert </w:t>
            </w:r>
            <w:proofErr w:type="spellStart"/>
            <w:r w:rsidR="0021226C" w:rsidRPr="00031C1C">
              <w:rPr>
                <w:sz w:val="24"/>
                <w:szCs w:val="24"/>
              </w:rPr>
              <w:t>Stackowiak</w:t>
            </w:r>
            <w:proofErr w:type="spellEnd"/>
            <w:r w:rsidR="0021226C" w:rsidRPr="00031C1C">
              <w:rPr>
                <w:sz w:val="24"/>
                <w:szCs w:val="24"/>
              </w:rPr>
              <w:t xml:space="preserve">, Jonathan Stern, Oracle </w:t>
            </w:r>
            <w:proofErr w:type="spellStart"/>
            <w:r w:rsidR="0021226C" w:rsidRPr="00031C1C">
              <w:rPr>
                <w:sz w:val="24"/>
                <w:szCs w:val="24"/>
              </w:rPr>
              <w:t>database</w:t>
            </w:r>
            <w:proofErr w:type="spellEnd"/>
            <w:r w:rsidR="0021226C" w:rsidRPr="00031C1C">
              <w:rPr>
                <w:sz w:val="24"/>
                <w:szCs w:val="24"/>
              </w:rPr>
              <w:t xml:space="preserve"> 11g - to co najważniejsze, Wydawnictwo Naukowe PWN, 2009. </w:t>
            </w:r>
          </w:p>
          <w:p w14:paraId="5B17C67E" w14:textId="77777777" w:rsidR="00314E1D" w:rsidRPr="00031C1C" w:rsidRDefault="00856017" w:rsidP="00856017">
            <w:pPr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 xml:space="preserve">2. </w:t>
            </w:r>
            <w:r w:rsidR="0021226C" w:rsidRPr="00031C1C">
              <w:rPr>
                <w:sz w:val="24"/>
                <w:szCs w:val="24"/>
              </w:rPr>
              <w:t>Paul Dubois, MySQL, Mikom 2004.</w:t>
            </w:r>
          </w:p>
          <w:p w14:paraId="3597D299" w14:textId="36D659D0" w:rsidR="00505FE4" w:rsidRPr="00031C1C" w:rsidRDefault="00144CD2" w:rsidP="00856017">
            <w:pPr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3</w:t>
            </w:r>
            <w:r w:rsidR="00314E1D" w:rsidRPr="00031C1C">
              <w:rPr>
                <w:sz w:val="24"/>
                <w:szCs w:val="24"/>
              </w:rPr>
              <w:t xml:space="preserve">. Oracle Database 12c : problemy i rozwiązania / Sam </w:t>
            </w:r>
            <w:proofErr w:type="spellStart"/>
            <w:r w:rsidR="00314E1D" w:rsidRPr="00031C1C">
              <w:rPr>
                <w:sz w:val="24"/>
                <w:szCs w:val="24"/>
              </w:rPr>
              <w:t>Alapati</w:t>
            </w:r>
            <w:proofErr w:type="spellEnd"/>
            <w:r w:rsidR="00314E1D" w:rsidRPr="00031C1C">
              <w:rPr>
                <w:sz w:val="24"/>
                <w:szCs w:val="24"/>
              </w:rPr>
              <w:t xml:space="preserve">, </w:t>
            </w:r>
            <w:proofErr w:type="spellStart"/>
            <w:r w:rsidR="00314E1D" w:rsidRPr="00031C1C">
              <w:rPr>
                <w:sz w:val="24"/>
                <w:szCs w:val="24"/>
              </w:rPr>
              <w:t>Darl</w:t>
            </w:r>
            <w:proofErr w:type="spellEnd"/>
            <w:r w:rsidR="00314E1D" w:rsidRPr="00031C1C">
              <w:rPr>
                <w:sz w:val="24"/>
                <w:szCs w:val="24"/>
              </w:rPr>
              <w:t xml:space="preserve"> Kuhn, Bill </w:t>
            </w:r>
            <w:proofErr w:type="spellStart"/>
            <w:r w:rsidR="00314E1D" w:rsidRPr="00031C1C">
              <w:rPr>
                <w:sz w:val="24"/>
                <w:szCs w:val="24"/>
              </w:rPr>
              <w:t>Padfield</w:t>
            </w:r>
            <w:proofErr w:type="spellEnd"/>
            <w:r w:rsidR="00314E1D" w:rsidRPr="00031C1C">
              <w:rPr>
                <w:sz w:val="24"/>
                <w:szCs w:val="24"/>
              </w:rPr>
              <w:t xml:space="preserve"> ; [tł. Andrzej Watrak], Helion, 2015</w:t>
            </w:r>
            <w:r w:rsidRPr="00031C1C">
              <w:rPr>
                <w:sz w:val="24"/>
                <w:szCs w:val="24"/>
              </w:rPr>
              <w:t>.</w:t>
            </w:r>
            <w:r w:rsidR="00856017" w:rsidRPr="00031C1C">
              <w:rPr>
                <w:sz w:val="24"/>
                <w:szCs w:val="24"/>
              </w:rPr>
              <w:br/>
            </w:r>
            <w:r w:rsidRPr="00031C1C">
              <w:rPr>
                <w:sz w:val="24"/>
                <w:szCs w:val="24"/>
              </w:rPr>
              <w:t>4</w:t>
            </w:r>
            <w:r w:rsidR="00314E1D" w:rsidRPr="00031C1C">
              <w:rPr>
                <w:sz w:val="24"/>
                <w:szCs w:val="24"/>
              </w:rPr>
              <w:t xml:space="preserve">. </w:t>
            </w:r>
            <w:proofErr w:type="spellStart"/>
            <w:r w:rsidR="00314E1D" w:rsidRPr="00031C1C">
              <w:rPr>
                <w:sz w:val="24"/>
                <w:szCs w:val="24"/>
              </w:rPr>
              <w:t>MongoDB</w:t>
            </w:r>
            <w:proofErr w:type="spellEnd"/>
            <w:r w:rsidR="00314E1D" w:rsidRPr="00031C1C">
              <w:rPr>
                <w:sz w:val="24"/>
                <w:szCs w:val="24"/>
              </w:rPr>
              <w:t xml:space="preserve"> w akcji / </w:t>
            </w:r>
            <w:proofErr w:type="spellStart"/>
            <w:r w:rsidR="00314E1D" w:rsidRPr="00031C1C">
              <w:rPr>
                <w:sz w:val="24"/>
                <w:szCs w:val="24"/>
              </w:rPr>
              <w:t>Kyle</w:t>
            </w:r>
            <w:proofErr w:type="spellEnd"/>
            <w:r w:rsidR="00314E1D" w:rsidRPr="00031C1C">
              <w:rPr>
                <w:sz w:val="24"/>
                <w:szCs w:val="24"/>
              </w:rPr>
              <w:t xml:space="preserve"> </w:t>
            </w:r>
            <w:proofErr w:type="spellStart"/>
            <w:r w:rsidR="00314E1D" w:rsidRPr="00031C1C">
              <w:rPr>
                <w:sz w:val="24"/>
                <w:szCs w:val="24"/>
              </w:rPr>
              <w:t>Banker</w:t>
            </w:r>
            <w:proofErr w:type="spellEnd"/>
            <w:r w:rsidR="00314E1D" w:rsidRPr="00031C1C">
              <w:rPr>
                <w:sz w:val="24"/>
                <w:szCs w:val="24"/>
              </w:rPr>
              <w:t xml:space="preserve">, Peter </w:t>
            </w:r>
            <w:proofErr w:type="spellStart"/>
            <w:r w:rsidR="00314E1D" w:rsidRPr="00031C1C">
              <w:rPr>
                <w:sz w:val="24"/>
                <w:szCs w:val="24"/>
              </w:rPr>
              <w:t>Bakkum</w:t>
            </w:r>
            <w:proofErr w:type="spellEnd"/>
            <w:r w:rsidR="00314E1D" w:rsidRPr="00031C1C">
              <w:rPr>
                <w:sz w:val="24"/>
                <w:szCs w:val="24"/>
              </w:rPr>
              <w:t xml:space="preserve">, </w:t>
            </w:r>
            <w:proofErr w:type="spellStart"/>
            <w:r w:rsidR="00314E1D" w:rsidRPr="00031C1C">
              <w:rPr>
                <w:sz w:val="24"/>
                <w:szCs w:val="24"/>
              </w:rPr>
              <w:t>Shaun</w:t>
            </w:r>
            <w:proofErr w:type="spellEnd"/>
            <w:r w:rsidR="00314E1D" w:rsidRPr="00031C1C">
              <w:rPr>
                <w:sz w:val="24"/>
                <w:szCs w:val="24"/>
              </w:rPr>
              <w:t xml:space="preserve"> </w:t>
            </w:r>
            <w:proofErr w:type="spellStart"/>
            <w:r w:rsidR="00314E1D" w:rsidRPr="00031C1C">
              <w:rPr>
                <w:sz w:val="24"/>
                <w:szCs w:val="24"/>
              </w:rPr>
              <w:t>Verch</w:t>
            </w:r>
            <w:proofErr w:type="spellEnd"/>
            <w:r w:rsidR="00314E1D" w:rsidRPr="00031C1C">
              <w:rPr>
                <w:sz w:val="24"/>
                <w:szCs w:val="24"/>
              </w:rPr>
              <w:t xml:space="preserve">, </w:t>
            </w:r>
            <w:proofErr w:type="spellStart"/>
            <w:r w:rsidR="00314E1D" w:rsidRPr="00031C1C">
              <w:rPr>
                <w:sz w:val="24"/>
                <w:szCs w:val="24"/>
              </w:rPr>
              <w:t>Doug</w:t>
            </w:r>
            <w:proofErr w:type="spellEnd"/>
            <w:r w:rsidR="00314E1D" w:rsidRPr="00031C1C">
              <w:rPr>
                <w:sz w:val="24"/>
                <w:szCs w:val="24"/>
              </w:rPr>
              <w:t xml:space="preserve"> Garrett, Tim Hawkins ; [tłumaczenie Robert Górczyński], Helion, 2017</w:t>
            </w:r>
            <w:r w:rsidRPr="00031C1C">
              <w:rPr>
                <w:sz w:val="24"/>
                <w:szCs w:val="24"/>
              </w:rPr>
              <w:t>.</w:t>
            </w:r>
          </w:p>
        </w:tc>
      </w:tr>
      <w:tr w:rsidR="00505FE4" w:rsidRPr="00031C1C" w14:paraId="3BE9A9C0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F8808" w14:textId="77777777" w:rsidR="00505FE4" w:rsidRPr="00031C1C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031C1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EEB52B" w14:textId="61ECCB2D" w:rsidR="00C253C6" w:rsidRPr="00031C1C" w:rsidRDefault="001E35ED" w:rsidP="00C253C6">
            <w:pPr>
              <w:numPr>
                <w:ilvl w:val="0"/>
                <w:numId w:val="5"/>
              </w:num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w</w:t>
            </w:r>
            <w:r w:rsidR="00C253C6" w:rsidRPr="00031C1C">
              <w:rPr>
                <w:sz w:val="24"/>
                <w:szCs w:val="24"/>
              </w:rPr>
              <w:t>ykład</w:t>
            </w:r>
            <w:r w:rsidR="00A03D32" w:rsidRPr="00031C1C">
              <w:rPr>
                <w:sz w:val="24"/>
                <w:szCs w:val="24"/>
              </w:rPr>
              <w:t>,</w:t>
            </w:r>
          </w:p>
          <w:p w14:paraId="5173D1F3" w14:textId="7C1BA57A" w:rsidR="00C253C6" w:rsidRPr="00031C1C" w:rsidRDefault="00C253C6" w:rsidP="00C253C6">
            <w:pPr>
              <w:numPr>
                <w:ilvl w:val="0"/>
                <w:numId w:val="5"/>
              </w:num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wykład z prezentacją</w:t>
            </w:r>
            <w:r w:rsidR="00A03D32" w:rsidRPr="00031C1C">
              <w:rPr>
                <w:sz w:val="24"/>
                <w:szCs w:val="24"/>
              </w:rPr>
              <w:t>,</w:t>
            </w:r>
          </w:p>
          <w:p w14:paraId="2F3268C2" w14:textId="4BA830AE" w:rsidR="00505FE4" w:rsidRPr="00031C1C" w:rsidRDefault="00C253C6" w:rsidP="00C253C6">
            <w:pPr>
              <w:numPr>
                <w:ilvl w:val="0"/>
                <w:numId w:val="5"/>
              </w:num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ćwiczenia w sali komputerowej</w:t>
            </w:r>
            <w:r w:rsidR="00A03D32" w:rsidRPr="00031C1C">
              <w:rPr>
                <w:sz w:val="24"/>
                <w:szCs w:val="24"/>
              </w:rPr>
              <w:t>.</w:t>
            </w:r>
          </w:p>
        </w:tc>
      </w:tr>
      <w:tr w:rsidR="00505FE4" w:rsidRPr="00031C1C" w14:paraId="3057DC98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E220B56" w14:textId="77777777" w:rsidR="00505FE4" w:rsidRPr="00031C1C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199AE3" w14:textId="59A657F4" w:rsidR="00505FE4" w:rsidRPr="00031C1C" w:rsidRDefault="00031C1C" w:rsidP="00031C1C">
            <w:pPr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nie dotyczy</w:t>
            </w:r>
            <w:r w:rsidR="00AD0EC7" w:rsidRPr="00031C1C">
              <w:rPr>
                <w:sz w:val="24"/>
                <w:szCs w:val="24"/>
              </w:rPr>
              <w:t>.</w:t>
            </w:r>
          </w:p>
        </w:tc>
      </w:tr>
    </w:tbl>
    <w:p w14:paraId="35B67CCD" w14:textId="77777777" w:rsidR="00505FE4" w:rsidRPr="00031C1C" w:rsidRDefault="00505FE4" w:rsidP="00505FE4">
      <w:pPr>
        <w:rPr>
          <w:sz w:val="22"/>
          <w:szCs w:val="22"/>
        </w:rPr>
      </w:pPr>
      <w:r w:rsidRPr="00031C1C">
        <w:rPr>
          <w:sz w:val="22"/>
          <w:szCs w:val="22"/>
        </w:rPr>
        <w:t>* Literatura może być zmieniona po akceptacji Dyrektora Instytutu</w:t>
      </w:r>
    </w:p>
    <w:p w14:paraId="34DE8630" w14:textId="77777777" w:rsidR="00505FE4" w:rsidRPr="00031C1C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031C1C" w14:paraId="7776D931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57CE9E60" w14:textId="77777777" w:rsidR="00505FE4" w:rsidRPr="00031C1C" w:rsidRDefault="00505FE4" w:rsidP="00F77DC4">
            <w:pPr>
              <w:jc w:val="center"/>
              <w:rPr>
                <w:sz w:val="22"/>
                <w:szCs w:val="22"/>
              </w:rPr>
            </w:pPr>
            <w:r w:rsidRPr="00031C1C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9EB8E5" w14:textId="77777777" w:rsidR="00505FE4" w:rsidRPr="00031C1C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6027F1DF" w14:textId="77777777" w:rsidR="00505FE4" w:rsidRPr="00031C1C" w:rsidRDefault="00505FE4" w:rsidP="00F77DC4">
            <w:pPr>
              <w:jc w:val="center"/>
              <w:rPr>
                <w:sz w:val="18"/>
                <w:szCs w:val="18"/>
              </w:rPr>
            </w:pPr>
            <w:r w:rsidRPr="00031C1C">
              <w:rPr>
                <w:sz w:val="18"/>
                <w:szCs w:val="18"/>
              </w:rPr>
              <w:t>Nr efektu uczenia się/grupy efektów</w:t>
            </w:r>
            <w:r w:rsidRPr="00031C1C">
              <w:rPr>
                <w:sz w:val="18"/>
                <w:szCs w:val="18"/>
              </w:rPr>
              <w:br/>
            </w:r>
          </w:p>
        </w:tc>
      </w:tr>
      <w:tr w:rsidR="00C253C6" w:rsidRPr="00031C1C" w14:paraId="715658BA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771D32" w14:textId="341212CF" w:rsidR="00C253C6" w:rsidRPr="00031C1C" w:rsidRDefault="00C253C6" w:rsidP="00C253C6">
            <w:pPr>
              <w:rPr>
                <w:sz w:val="22"/>
                <w:szCs w:val="22"/>
              </w:rPr>
            </w:pPr>
            <w:r w:rsidRPr="00031C1C">
              <w:rPr>
                <w:sz w:val="24"/>
                <w:szCs w:val="24"/>
              </w:rPr>
              <w:t>Test (pytania otwarte i zamknięte)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A7CC52" w14:textId="400C5C2E" w:rsidR="00C253C6" w:rsidRPr="00031C1C" w:rsidRDefault="00C253C6" w:rsidP="00C253C6">
            <w:pPr>
              <w:rPr>
                <w:sz w:val="22"/>
                <w:szCs w:val="22"/>
              </w:rPr>
            </w:pPr>
            <w:r w:rsidRPr="00031C1C">
              <w:rPr>
                <w:sz w:val="24"/>
                <w:szCs w:val="24"/>
              </w:rPr>
              <w:t>01, 02</w:t>
            </w:r>
          </w:p>
        </w:tc>
      </w:tr>
      <w:tr w:rsidR="00C253C6" w:rsidRPr="00031C1C" w14:paraId="3D25158B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C9D7" w14:textId="008B2285" w:rsidR="00C253C6" w:rsidRPr="00031C1C" w:rsidRDefault="00C253C6" w:rsidP="00C253C6">
            <w:pPr>
              <w:rPr>
                <w:sz w:val="22"/>
                <w:szCs w:val="22"/>
              </w:rPr>
            </w:pPr>
            <w:r w:rsidRPr="00031C1C">
              <w:rPr>
                <w:sz w:val="24"/>
                <w:szCs w:val="24"/>
              </w:rPr>
              <w:t>Ocena wykonywanych zadań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9F0BB" w14:textId="0012265F" w:rsidR="00C253C6" w:rsidRPr="00031C1C" w:rsidRDefault="00C253C6" w:rsidP="00C253C6">
            <w:pPr>
              <w:rPr>
                <w:sz w:val="22"/>
                <w:szCs w:val="22"/>
              </w:rPr>
            </w:pPr>
            <w:r w:rsidRPr="00031C1C">
              <w:rPr>
                <w:sz w:val="24"/>
                <w:szCs w:val="24"/>
              </w:rPr>
              <w:t>03, 04, 05, 06, 07</w:t>
            </w:r>
          </w:p>
        </w:tc>
      </w:tr>
      <w:tr w:rsidR="00C253C6" w:rsidRPr="00031C1C" w14:paraId="425F5A15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46A5" w14:textId="6314AD9B" w:rsidR="00C253C6" w:rsidRPr="00031C1C" w:rsidRDefault="00C253C6" w:rsidP="00C253C6">
            <w:pPr>
              <w:rPr>
                <w:sz w:val="22"/>
                <w:szCs w:val="22"/>
              </w:rPr>
            </w:pPr>
            <w:r w:rsidRPr="00031C1C">
              <w:rPr>
                <w:sz w:val="24"/>
                <w:szCs w:val="24"/>
              </w:rPr>
              <w:t>Kolokwium (zadania praktyczne wykonywane w środowisku programistycznym)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7AF6EB" w14:textId="68A93408" w:rsidR="00C253C6" w:rsidRPr="00031C1C" w:rsidRDefault="00C253C6" w:rsidP="00C253C6">
            <w:pPr>
              <w:rPr>
                <w:sz w:val="22"/>
                <w:szCs w:val="22"/>
              </w:rPr>
            </w:pPr>
            <w:r w:rsidRPr="00031C1C">
              <w:rPr>
                <w:sz w:val="24"/>
                <w:szCs w:val="24"/>
              </w:rPr>
              <w:t>03, 04, 05</w:t>
            </w:r>
          </w:p>
        </w:tc>
      </w:tr>
      <w:tr w:rsidR="00C253C6" w:rsidRPr="00031C1C" w14:paraId="43D0B6C6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F0FA0C2" w14:textId="77777777" w:rsidR="00C253C6" w:rsidRPr="00031C1C" w:rsidRDefault="00C253C6" w:rsidP="00C253C6">
            <w:pPr>
              <w:rPr>
                <w:sz w:val="22"/>
                <w:szCs w:val="22"/>
              </w:rPr>
            </w:pPr>
            <w:r w:rsidRPr="00031C1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D41C7B7" w14:textId="77777777" w:rsidR="004F410D" w:rsidRPr="00031C1C" w:rsidRDefault="004F410D" w:rsidP="004F410D">
            <w:pPr>
              <w:rPr>
                <w:sz w:val="24"/>
                <w:szCs w:val="24"/>
              </w:rPr>
            </w:pPr>
            <w:r w:rsidRPr="00031C1C">
              <w:rPr>
                <w:b/>
                <w:bCs/>
                <w:sz w:val="24"/>
                <w:szCs w:val="24"/>
              </w:rPr>
              <w:t>Wykład</w:t>
            </w:r>
            <w:r w:rsidRPr="00031C1C">
              <w:rPr>
                <w:sz w:val="24"/>
                <w:szCs w:val="24"/>
              </w:rPr>
              <w:t xml:space="preserve">: </w:t>
            </w:r>
          </w:p>
          <w:p w14:paraId="2F976E2E" w14:textId="77777777" w:rsidR="004F410D" w:rsidRPr="00031C1C" w:rsidRDefault="004F410D" w:rsidP="004F410D">
            <w:pPr>
              <w:pStyle w:val="Tekstpodstawowywcity21"/>
              <w:spacing w:line="100" w:lineRule="atLeast"/>
              <w:ind w:left="0"/>
            </w:pPr>
            <w:r w:rsidRPr="00031C1C">
              <w:t>Zaliczenie wykładu odbędzie się w formie testu (pytania zamknięte i otwarte).</w:t>
            </w:r>
            <w:r w:rsidRPr="00031C1C">
              <w:br/>
              <w:t>Składowe oceny końcowej z wykładu:</w:t>
            </w:r>
          </w:p>
          <w:p w14:paraId="5F6AA51D" w14:textId="77777777" w:rsidR="004F410D" w:rsidRPr="00031C1C" w:rsidRDefault="004F410D" w:rsidP="004F410D">
            <w:pPr>
              <w:numPr>
                <w:ilvl w:val="0"/>
                <w:numId w:val="6"/>
              </w:num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50% oceny stanowi wynik testu opartego na zagadnieniach teoretycznych poznawanych na wykładzie;</w:t>
            </w:r>
          </w:p>
          <w:p w14:paraId="194D318A" w14:textId="77777777" w:rsidR="004F410D" w:rsidRPr="00031C1C" w:rsidRDefault="004F410D" w:rsidP="004F410D">
            <w:pPr>
              <w:numPr>
                <w:ilvl w:val="0"/>
                <w:numId w:val="6"/>
              </w:num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50% oceny stanowi wynik zaliczenia laboratorium.</w:t>
            </w:r>
          </w:p>
          <w:p w14:paraId="4172331B" w14:textId="77777777" w:rsidR="004F410D" w:rsidRPr="00031C1C" w:rsidRDefault="004F410D" w:rsidP="004F410D">
            <w:pPr>
              <w:rPr>
                <w:sz w:val="24"/>
                <w:szCs w:val="24"/>
              </w:rPr>
            </w:pPr>
            <w:r w:rsidRPr="00031C1C">
              <w:rPr>
                <w:b/>
                <w:bCs/>
                <w:sz w:val="24"/>
                <w:szCs w:val="24"/>
              </w:rPr>
              <w:t>Laboratorium</w:t>
            </w:r>
            <w:r w:rsidRPr="00031C1C">
              <w:rPr>
                <w:sz w:val="24"/>
                <w:szCs w:val="24"/>
              </w:rPr>
              <w:t xml:space="preserve">: </w:t>
            </w:r>
            <w:r w:rsidRPr="00031C1C">
              <w:rPr>
                <w:sz w:val="24"/>
                <w:szCs w:val="24"/>
              </w:rPr>
              <w:br/>
              <w:t>Na wynik zaliczenia laboratorium składają się:</w:t>
            </w:r>
          </w:p>
          <w:p w14:paraId="551F6095" w14:textId="77777777" w:rsidR="004F410D" w:rsidRPr="00031C1C" w:rsidRDefault="004F410D" w:rsidP="004F410D">
            <w:pPr>
              <w:numPr>
                <w:ilvl w:val="0"/>
                <w:numId w:val="7"/>
              </w:num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33% wyniki cząstkowych kolokwiów;</w:t>
            </w:r>
          </w:p>
          <w:p w14:paraId="2FC922CD" w14:textId="77777777" w:rsidR="004F410D" w:rsidRPr="00031C1C" w:rsidRDefault="004F410D" w:rsidP="004F410D">
            <w:pPr>
              <w:numPr>
                <w:ilvl w:val="0"/>
                <w:numId w:val="7"/>
              </w:numPr>
              <w:suppressAutoHyphens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67% ocena wykonanych zadań.</w:t>
            </w:r>
            <w:r w:rsidRPr="00031C1C">
              <w:rPr>
                <w:sz w:val="24"/>
                <w:szCs w:val="24"/>
              </w:rPr>
              <w:br/>
            </w:r>
          </w:p>
          <w:p w14:paraId="75972E1B" w14:textId="5248D0D0" w:rsidR="00C253C6" w:rsidRPr="00031C1C" w:rsidRDefault="004F410D" w:rsidP="004F410D">
            <w:pPr>
              <w:rPr>
                <w:sz w:val="22"/>
                <w:szCs w:val="22"/>
              </w:rPr>
            </w:pPr>
            <w:r w:rsidRPr="00031C1C">
              <w:rPr>
                <w:sz w:val="24"/>
                <w:szCs w:val="24"/>
              </w:rPr>
              <w:t>Procentowy udział zajęć praktycznych na laboratorium: 100%</w:t>
            </w:r>
          </w:p>
        </w:tc>
      </w:tr>
    </w:tbl>
    <w:p w14:paraId="3900923C" w14:textId="77777777" w:rsidR="00505FE4" w:rsidRPr="00031C1C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031C1C" w14:paraId="2FD96930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5F6EC80" w14:textId="77777777" w:rsidR="00505FE4" w:rsidRPr="00031C1C" w:rsidRDefault="00505FE4" w:rsidP="00F77DC4">
            <w:pPr>
              <w:jc w:val="center"/>
              <w:rPr>
                <w:b/>
              </w:rPr>
            </w:pPr>
          </w:p>
          <w:p w14:paraId="4CDBC922" w14:textId="77777777" w:rsidR="00505FE4" w:rsidRPr="00031C1C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031C1C">
              <w:rPr>
                <w:b/>
                <w:sz w:val="24"/>
                <w:szCs w:val="24"/>
              </w:rPr>
              <w:t>NAKŁAD PRACY STUDENTA</w:t>
            </w:r>
          </w:p>
          <w:p w14:paraId="26C00701" w14:textId="77777777" w:rsidR="00505FE4" w:rsidRPr="00031C1C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031C1C" w14:paraId="5732EEA0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2A51647" w14:textId="77777777" w:rsidR="00505FE4" w:rsidRPr="00031C1C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52547257" w14:textId="77777777" w:rsidR="00505FE4" w:rsidRPr="00031C1C" w:rsidRDefault="00505FE4" w:rsidP="00F77DC4">
            <w:pPr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B35790" w14:textId="77777777" w:rsidR="00505FE4" w:rsidRPr="00031C1C" w:rsidRDefault="00505FE4" w:rsidP="00F77DC4">
            <w:pPr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031C1C" w14:paraId="146D8D3C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95C9F" w14:textId="77777777" w:rsidR="00505FE4" w:rsidRPr="00031C1C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1A34" w14:textId="77777777" w:rsidR="00505FE4" w:rsidRPr="00031C1C" w:rsidRDefault="00505FE4" w:rsidP="00F77DC4">
            <w:pPr>
              <w:jc w:val="center"/>
            </w:pPr>
            <w:r w:rsidRPr="00031C1C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F995" w14:textId="77777777" w:rsidR="00505FE4" w:rsidRPr="00031C1C" w:rsidRDefault="00505FE4" w:rsidP="00F77DC4">
            <w:pPr>
              <w:jc w:val="center"/>
            </w:pPr>
            <w:r w:rsidRPr="00031C1C">
              <w:t xml:space="preserve">W tym zajęcia powiązane </w:t>
            </w:r>
            <w:r w:rsidRPr="00031C1C">
              <w:br/>
              <w:t xml:space="preserve">z praktycznym </w:t>
            </w:r>
            <w:r w:rsidRPr="00031C1C">
              <w:lastRenderedPageBreak/>
              <w:t>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FA3A7EB" w14:textId="77777777" w:rsidR="00505FE4" w:rsidRPr="00031C1C" w:rsidRDefault="00505FE4" w:rsidP="00F77DC4">
            <w:pPr>
              <w:jc w:val="center"/>
              <w:rPr>
                <w:color w:val="FF0000"/>
              </w:rPr>
            </w:pPr>
            <w:r w:rsidRPr="00031C1C">
              <w:lastRenderedPageBreak/>
              <w:t xml:space="preserve">W tym udział w zajęciach przeprowadzanych z wykorzystaniem metod </w:t>
            </w:r>
            <w:r w:rsidRPr="00031C1C">
              <w:lastRenderedPageBreak/>
              <w:t>i</w:t>
            </w:r>
            <w:r w:rsidR="00A4490B" w:rsidRPr="00031C1C">
              <w:t> </w:t>
            </w:r>
            <w:r w:rsidRPr="00031C1C">
              <w:t>technik kształcenia na odległość</w:t>
            </w:r>
          </w:p>
        </w:tc>
      </w:tr>
      <w:tr w:rsidR="00505FE4" w:rsidRPr="00031C1C" w14:paraId="2D68FCA9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E660" w14:textId="77777777" w:rsidR="00505FE4" w:rsidRPr="00031C1C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D7D4" w14:textId="07C3A360" w:rsidR="00505FE4" w:rsidRPr="00031C1C" w:rsidRDefault="004F410D" w:rsidP="00A0655B">
            <w:pPr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A986" w14:textId="77777777" w:rsidR="00505FE4" w:rsidRPr="00031C1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75346C" w14:textId="77777777" w:rsidR="00505FE4" w:rsidRPr="00031C1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31C1C" w14:paraId="3E99C022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1A8AD" w14:textId="77777777" w:rsidR="00505FE4" w:rsidRPr="00031C1C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C10D" w14:textId="1FED72F0" w:rsidR="00505FE4" w:rsidRPr="00031C1C" w:rsidRDefault="004F410D" w:rsidP="00A0655B">
            <w:pPr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DF26" w14:textId="77777777" w:rsidR="00505FE4" w:rsidRPr="00031C1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F7CF6" w14:textId="77777777" w:rsidR="00505FE4" w:rsidRPr="00031C1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31C1C" w14:paraId="47B5E1E8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BF3B" w14:textId="77777777" w:rsidR="00505FE4" w:rsidRPr="00031C1C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031C1C">
              <w:rPr>
                <w:sz w:val="24"/>
                <w:szCs w:val="24"/>
              </w:rPr>
              <w:t>Udział w ćwiczeniach audytoryjnych</w:t>
            </w:r>
            <w:r w:rsidRPr="00031C1C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FCF9" w14:textId="21BF8E66" w:rsidR="00505FE4" w:rsidRPr="00031C1C" w:rsidRDefault="004F410D" w:rsidP="00A0655B">
            <w:pPr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9B53" w14:textId="79B3B448" w:rsidR="00505FE4" w:rsidRPr="00031C1C" w:rsidRDefault="004F410D" w:rsidP="00A0655B">
            <w:pPr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30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C481D8" w14:textId="77777777" w:rsidR="00505FE4" w:rsidRPr="00031C1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31C1C" w14:paraId="75C2AEA6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86218" w14:textId="77777777" w:rsidR="00505FE4" w:rsidRPr="00031C1C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7F0EA" w14:textId="7EE5A61E" w:rsidR="00505FE4" w:rsidRPr="00031C1C" w:rsidRDefault="004F410D" w:rsidP="00A0655B">
            <w:pPr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20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EB57" w14:textId="0EB08C63" w:rsidR="00505FE4" w:rsidRPr="00031C1C" w:rsidRDefault="004F410D" w:rsidP="00A0655B">
            <w:pPr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20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5E5A80" w14:textId="77777777" w:rsidR="00505FE4" w:rsidRPr="00031C1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31C1C" w14:paraId="09E436A0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0174" w14:textId="77777777" w:rsidR="00505FE4" w:rsidRPr="00031C1C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Przygotowanie projektu / eseju / itp.</w:t>
            </w:r>
            <w:r w:rsidRPr="00031C1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8F64" w14:textId="77777777" w:rsidR="00505FE4" w:rsidRPr="00031C1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B768" w14:textId="77777777" w:rsidR="00505FE4" w:rsidRPr="00031C1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3106F2" w14:textId="77777777" w:rsidR="00505FE4" w:rsidRPr="00031C1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31C1C" w14:paraId="6AE5DECE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6142" w14:textId="77777777" w:rsidR="00505FE4" w:rsidRPr="00031C1C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DF3D" w14:textId="61CFAACB" w:rsidR="00505FE4" w:rsidRPr="00031C1C" w:rsidRDefault="004F410D" w:rsidP="00A0655B">
            <w:pPr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2531" w14:textId="76D820AF" w:rsidR="00505FE4" w:rsidRPr="00031C1C" w:rsidRDefault="004F410D" w:rsidP="00A0655B">
            <w:pPr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A3905C" w14:textId="77777777" w:rsidR="00505FE4" w:rsidRPr="00031C1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31C1C" w14:paraId="5BAC54C6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6652" w14:textId="77777777" w:rsidR="00505FE4" w:rsidRPr="00031C1C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1767" w14:textId="5C6ACBD7" w:rsidR="00505FE4" w:rsidRPr="00031C1C" w:rsidRDefault="004F410D" w:rsidP="00A0655B">
            <w:pPr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AC6D" w14:textId="77777777" w:rsidR="00505FE4" w:rsidRPr="00031C1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909B8E" w14:textId="77777777" w:rsidR="00505FE4" w:rsidRPr="00031C1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31C1C" w14:paraId="1A3FA571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26FD" w14:textId="77777777" w:rsidR="00505FE4" w:rsidRPr="00031C1C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A9CD" w14:textId="77777777" w:rsidR="00505FE4" w:rsidRPr="00031C1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FAE8" w14:textId="77777777" w:rsidR="00505FE4" w:rsidRPr="00031C1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A18387" w14:textId="77777777" w:rsidR="00505FE4" w:rsidRPr="00031C1C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031C1C" w14:paraId="4FC99347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99E6" w14:textId="77777777" w:rsidR="00505FE4" w:rsidRPr="00031C1C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031C1C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C8BA" w14:textId="7A4018A9" w:rsidR="00505FE4" w:rsidRPr="00031C1C" w:rsidRDefault="004F410D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102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3594" w14:textId="5CCBF128" w:rsidR="00505FE4" w:rsidRPr="00031C1C" w:rsidRDefault="004F410D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55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AF367A" w14:textId="77777777" w:rsidR="00505FE4" w:rsidRPr="00031C1C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031C1C" w14:paraId="19795AF3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3E409" w14:textId="77777777" w:rsidR="00505FE4" w:rsidRPr="00031C1C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031C1C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2EFED90" w14:textId="7AFE07E1" w:rsidR="00505FE4" w:rsidRPr="00031C1C" w:rsidRDefault="0001106F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31C1C">
              <w:rPr>
                <w:b/>
                <w:sz w:val="24"/>
                <w:szCs w:val="24"/>
              </w:rPr>
              <w:t>4 ECTS</w:t>
            </w:r>
          </w:p>
        </w:tc>
      </w:tr>
      <w:tr w:rsidR="00505FE4" w:rsidRPr="00031C1C" w14:paraId="24D87C2A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2D825" w14:textId="77777777" w:rsidR="00505FE4" w:rsidRPr="00031C1C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031C1C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54AE24E" w14:textId="463359E2" w:rsidR="00505FE4" w:rsidRPr="00031C1C" w:rsidRDefault="0001106F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31C1C">
              <w:rPr>
                <w:b/>
                <w:sz w:val="24"/>
                <w:szCs w:val="24"/>
              </w:rPr>
              <w:t>2,2 ECTS</w:t>
            </w:r>
          </w:p>
        </w:tc>
      </w:tr>
      <w:tr w:rsidR="00505FE4" w:rsidRPr="00031C1C" w14:paraId="5A934C33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02915" w14:textId="77777777" w:rsidR="00505FE4" w:rsidRPr="00031C1C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031C1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CD4CB98" w14:textId="77777777" w:rsidR="00505FE4" w:rsidRPr="00031C1C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031C1C" w14:paraId="3477CE29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5FDF3364" w14:textId="77777777" w:rsidR="00505FE4" w:rsidRPr="00031C1C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0C36EA1" w14:textId="5A0505FA" w:rsidR="00505FE4" w:rsidRPr="00031C1C" w:rsidRDefault="0001106F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31C1C">
              <w:rPr>
                <w:sz w:val="24"/>
                <w:szCs w:val="24"/>
              </w:rPr>
              <w:t>62</w:t>
            </w:r>
            <w:r w:rsidRPr="00031C1C">
              <w:rPr>
                <w:sz w:val="24"/>
                <w:szCs w:val="24"/>
              </w:rPr>
              <w:br/>
            </w:r>
            <w:r w:rsidRPr="00031C1C">
              <w:rPr>
                <w:b/>
                <w:sz w:val="24"/>
                <w:szCs w:val="24"/>
              </w:rPr>
              <w:t>2,4 ECTS</w:t>
            </w:r>
          </w:p>
        </w:tc>
      </w:tr>
    </w:tbl>
    <w:p w14:paraId="732CD328" w14:textId="77777777" w:rsidR="00DB50E0" w:rsidRPr="00031C1C" w:rsidRDefault="00DB50E0" w:rsidP="00505FE4"/>
    <w:sectPr w:rsidR="00DB50E0" w:rsidRPr="00031C1C" w:rsidSect="006369D6">
      <w:footerReference w:type="even" r:id="rId17"/>
      <w:footerReference w:type="default" r:id="rId18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A52807" w14:textId="77777777" w:rsidR="0077027A" w:rsidRDefault="0077027A" w:rsidP="00505FE4">
      <w:r>
        <w:separator/>
      </w:r>
    </w:p>
  </w:endnote>
  <w:endnote w:type="continuationSeparator" w:id="0">
    <w:p w14:paraId="3A413A1F" w14:textId="77777777" w:rsidR="0077027A" w:rsidRDefault="0077027A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67CEC0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738360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7750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89B24DC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BFCCD7" w14:textId="77777777" w:rsidR="0077027A" w:rsidRDefault="0077027A" w:rsidP="00505FE4">
      <w:r>
        <w:separator/>
      </w:r>
    </w:p>
  </w:footnote>
  <w:footnote w:type="continuationSeparator" w:id="0">
    <w:p w14:paraId="4D4FC7DC" w14:textId="77777777" w:rsidR="0077027A" w:rsidRDefault="0077027A" w:rsidP="00505FE4">
      <w:r>
        <w:continuationSeparator/>
      </w:r>
    </w:p>
  </w:footnote>
  <w:footnote w:id="1">
    <w:p w14:paraId="3F01506A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45C728F5"/>
    <w:multiLevelType w:val="hybridMultilevel"/>
    <w:tmpl w:val="DFCAD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0B2A64"/>
    <w:multiLevelType w:val="hybridMultilevel"/>
    <w:tmpl w:val="D1BA64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CB78CC"/>
    <w:multiLevelType w:val="multilevel"/>
    <w:tmpl w:val="0EA297B0"/>
    <w:lvl w:ilvl="0">
      <w:start w:val="1"/>
      <w:numFmt w:val="bullet"/>
      <w:lvlText w:val=""/>
      <w:lvlJc w:val="left"/>
      <w:pPr>
        <w:tabs>
          <w:tab w:val="num" w:pos="844"/>
        </w:tabs>
        <w:ind w:left="844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204"/>
        </w:tabs>
        <w:ind w:left="1204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64"/>
        </w:tabs>
        <w:ind w:left="1564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924"/>
        </w:tabs>
        <w:ind w:left="1924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84"/>
        </w:tabs>
        <w:ind w:left="2284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644"/>
        </w:tabs>
        <w:ind w:left="2644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004"/>
        </w:tabs>
        <w:ind w:left="3004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64"/>
        </w:tabs>
        <w:ind w:left="3364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724"/>
        </w:tabs>
        <w:ind w:left="3724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5E0C3479"/>
    <w:multiLevelType w:val="hybridMultilevel"/>
    <w:tmpl w:val="95CC4B04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 w15:restartNumberingAfterBreak="0">
    <w:nsid w:val="60CA7422"/>
    <w:multiLevelType w:val="multilevel"/>
    <w:tmpl w:val="0532A1C2"/>
    <w:lvl w:ilvl="0">
      <w:start w:val="1"/>
      <w:numFmt w:val="bullet"/>
      <w:lvlText w:val=""/>
      <w:lvlJc w:val="left"/>
      <w:pPr>
        <w:tabs>
          <w:tab w:val="num" w:pos="844"/>
        </w:tabs>
        <w:ind w:left="844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204"/>
        </w:tabs>
        <w:ind w:left="1204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64"/>
        </w:tabs>
        <w:ind w:left="1564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924"/>
        </w:tabs>
        <w:ind w:left="1924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84"/>
        </w:tabs>
        <w:ind w:left="2284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644"/>
        </w:tabs>
        <w:ind w:left="2644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004"/>
        </w:tabs>
        <w:ind w:left="3004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64"/>
        </w:tabs>
        <w:ind w:left="3364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724"/>
        </w:tabs>
        <w:ind w:left="3724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65007BAC"/>
    <w:multiLevelType w:val="hybridMultilevel"/>
    <w:tmpl w:val="DFCADE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674C56"/>
    <w:multiLevelType w:val="multilevel"/>
    <w:tmpl w:val="7C321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 Narrow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Arial Narrow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40925343">
    <w:abstractNumId w:val="7"/>
  </w:num>
  <w:num w:numId="2" w16cid:durableId="37171642">
    <w:abstractNumId w:val="1"/>
  </w:num>
  <w:num w:numId="3" w16cid:durableId="939525909">
    <w:abstractNumId w:val="2"/>
  </w:num>
  <w:num w:numId="4" w16cid:durableId="972364621">
    <w:abstractNumId w:val="6"/>
  </w:num>
  <w:num w:numId="5" w16cid:durableId="1530413535">
    <w:abstractNumId w:val="0"/>
  </w:num>
  <w:num w:numId="6" w16cid:durableId="240994561">
    <w:abstractNumId w:val="3"/>
  </w:num>
  <w:num w:numId="7" w16cid:durableId="1616978820">
    <w:abstractNumId w:val="5"/>
  </w:num>
  <w:num w:numId="8" w16cid:durableId="12597535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A9A"/>
    <w:rsid w:val="0001106F"/>
    <w:rsid w:val="00023962"/>
    <w:rsid w:val="00031C1C"/>
    <w:rsid w:val="00053408"/>
    <w:rsid w:val="0006551F"/>
    <w:rsid w:val="00131E13"/>
    <w:rsid w:val="00142FB3"/>
    <w:rsid w:val="00144CD2"/>
    <w:rsid w:val="001E35ED"/>
    <w:rsid w:val="0021226C"/>
    <w:rsid w:val="00242B4B"/>
    <w:rsid w:val="00252EE1"/>
    <w:rsid w:val="002A7236"/>
    <w:rsid w:val="002C0AA7"/>
    <w:rsid w:val="002C5ADB"/>
    <w:rsid w:val="00314E1D"/>
    <w:rsid w:val="00330BDD"/>
    <w:rsid w:val="003A4D60"/>
    <w:rsid w:val="003A5A9A"/>
    <w:rsid w:val="003F40C3"/>
    <w:rsid w:val="004C4DA7"/>
    <w:rsid w:val="004F410D"/>
    <w:rsid w:val="00505FE4"/>
    <w:rsid w:val="006369D6"/>
    <w:rsid w:val="006A4E11"/>
    <w:rsid w:val="0072351D"/>
    <w:rsid w:val="0077027A"/>
    <w:rsid w:val="007B374A"/>
    <w:rsid w:val="007D34D9"/>
    <w:rsid w:val="007F40F1"/>
    <w:rsid w:val="00834F52"/>
    <w:rsid w:val="00856017"/>
    <w:rsid w:val="00856974"/>
    <w:rsid w:val="008619E3"/>
    <w:rsid w:val="00885952"/>
    <w:rsid w:val="008A2D5A"/>
    <w:rsid w:val="009226EE"/>
    <w:rsid w:val="009239F7"/>
    <w:rsid w:val="00943F2D"/>
    <w:rsid w:val="00954C12"/>
    <w:rsid w:val="00A03D32"/>
    <w:rsid w:val="00A0655B"/>
    <w:rsid w:val="00A4490B"/>
    <w:rsid w:val="00AD0EC7"/>
    <w:rsid w:val="00B6291E"/>
    <w:rsid w:val="00B90284"/>
    <w:rsid w:val="00B944A9"/>
    <w:rsid w:val="00BF0AC7"/>
    <w:rsid w:val="00C253C6"/>
    <w:rsid w:val="00C910AD"/>
    <w:rsid w:val="00CB2FC1"/>
    <w:rsid w:val="00CE6CDD"/>
    <w:rsid w:val="00D65F0D"/>
    <w:rsid w:val="00D97997"/>
    <w:rsid w:val="00DB50E0"/>
    <w:rsid w:val="00E75BAF"/>
    <w:rsid w:val="36CC0B78"/>
    <w:rsid w:val="404C8003"/>
    <w:rsid w:val="5B0A41DA"/>
    <w:rsid w:val="7274F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4795B52"/>
  <w15:chartTrackingRefBased/>
  <w15:docId w15:val="{0B3E193A-C58E-416D-81B7-1A70AE9BF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21226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1226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1226C"/>
    <w:rPr>
      <w:color w:val="605E5C"/>
      <w:shd w:val="clear" w:color="auto" w:fill="E1DFDD"/>
    </w:rPr>
  </w:style>
  <w:style w:type="paragraph" w:customStyle="1" w:styleId="Tekstpodstawowywcity21">
    <w:name w:val="Tekst podstawowy wcięty 21"/>
    <w:basedOn w:val="Normalny"/>
    <w:qFormat/>
    <w:rsid w:val="004F410D"/>
    <w:pPr>
      <w:suppressAutoHyphens/>
      <w:spacing w:after="120" w:line="480" w:lineRule="auto"/>
      <w:ind w:left="283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ocs.mongodb.com/manual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sqlite.org/docs.html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docs.influxdata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v.mysql.com/doc/" TargetMode="External"/><Relationship Id="rId5" Type="http://schemas.openxmlformats.org/officeDocument/2006/relationships/styles" Target="styles.xml"/><Relationship Id="rId15" Type="http://schemas.openxmlformats.org/officeDocument/2006/relationships/hyperlink" Target="https://redis.io/docs/latest/" TargetMode="External"/><Relationship Id="rId10" Type="http://schemas.openxmlformats.org/officeDocument/2006/relationships/hyperlink" Target="https://www.postgresql.org/docs/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neo4j.com/doc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Downloads\Systemy%20baz%20danych_2024_SS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EBB9A9-D29E-45DB-85C1-68CE4B354C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Systemy baz danych_2024_SS</Template>
  <TotalTime>4</TotalTime>
  <Pages>4</Pages>
  <Words>1089</Words>
  <Characters>6539</Characters>
  <Application>Microsoft Office Word</Application>
  <DocSecurity>0</DocSecurity>
  <Lines>54</Lines>
  <Paragraphs>15</Paragraphs>
  <ScaleCrop>false</ScaleCrop>
  <Company>Panstwowa Wyzsza Szkola Zawodowa w Elblagu</Company>
  <LinksUpToDate>false</LinksUpToDate>
  <CharactersWithSpaces>7613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Teresa Jurewicz-Obrzut</cp:lastModifiedBy>
  <cp:revision>36</cp:revision>
  <cp:lastPrinted>2023-12-05T12:20:00Z</cp:lastPrinted>
  <dcterms:created xsi:type="dcterms:W3CDTF">2024-05-17T08:43:00Z</dcterms:created>
  <dcterms:modified xsi:type="dcterms:W3CDTF">2024-08-21T15:06:00Z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